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4" w:rsidRDefault="00985347" w:rsidP="003A3009">
      <w:pPr>
        <w:pStyle w:val="1"/>
      </w:pPr>
      <w:bookmarkStart w:id="0" w:name="_Toc398129568"/>
      <w:bookmarkStart w:id="1" w:name="_Toc355333926"/>
      <w:r>
        <w:rPr>
          <w:rFonts w:hint="eastAsia"/>
        </w:rPr>
        <w:t>HH3C-PVST-MIB</w:t>
      </w:r>
      <w:bookmarkEnd w:id="0"/>
    </w:p>
    <w:p w:rsidR="00231864" w:rsidRDefault="00231864" w:rsidP="00231864">
      <w:pPr>
        <w:rPr>
          <w:i/>
          <w:color w:val="0000FF"/>
        </w:rPr>
      </w:pPr>
      <w:r>
        <w:rPr>
          <w:rFonts w:hint="eastAsia"/>
        </w:rPr>
        <w:t>本节介绍</w:t>
      </w:r>
      <w:r w:rsidR="00176B5A" w:rsidRPr="00176B5A">
        <w:rPr>
          <w:rFonts w:hint="eastAsia"/>
        </w:rPr>
        <w:t>HH3C-PVST-MIB</w:t>
      </w:r>
      <w:r>
        <w:rPr>
          <w:rFonts w:hint="eastAsia"/>
        </w:rPr>
        <w:t>模块输出的告警信息。</w:t>
      </w:r>
    </w:p>
    <w:p w:rsidR="00231864" w:rsidRPr="006B5EEA" w:rsidRDefault="00224583" w:rsidP="00231864">
      <w:pPr>
        <w:pStyle w:val="3"/>
      </w:pPr>
      <w:bookmarkStart w:id="2" w:name="_Toc398129569"/>
      <w:r w:rsidRPr="00224583">
        <w:t>hh3cPvstVlanPortDetectedTc</w:t>
      </w:r>
      <w:bookmarkEnd w:id="2"/>
    </w:p>
    <w:p w:rsidR="00606971" w:rsidRDefault="00606971" w:rsidP="00606971">
      <w:pPr>
        <w:pStyle w:val="Command"/>
        <w:rPr>
          <w:lang w:val="en-GB"/>
        </w:rPr>
      </w:pPr>
      <w:r>
        <w:rPr>
          <w:rFonts w:hint="eastAsia"/>
          <w:lang w:val="en-GB"/>
        </w:rPr>
        <w:t>【属性】</w:t>
      </w:r>
    </w:p>
    <w:tbl>
      <w:tblPr>
        <w:tblStyle w:val="Tablenohead"/>
        <w:tblW w:w="9013" w:type="dxa"/>
        <w:tblLook w:val="04A0"/>
      </w:tblPr>
      <w:tblGrid>
        <w:gridCol w:w="1110"/>
        <w:gridCol w:w="7903"/>
      </w:tblGrid>
      <w:tr w:rsidR="00606971" w:rsidRPr="00170865" w:rsidTr="00EC2ADF">
        <w:trPr>
          <w:trHeight w:val="361"/>
        </w:trPr>
        <w:tc>
          <w:tcPr>
            <w:tcW w:w="1110" w:type="dxa"/>
          </w:tcPr>
          <w:p w:rsidR="00606971" w:rsidRPr="008F7B50" w:rsidRDefault="00606971" w:rsidP="008B008D">
            <w:pPr>
              <w:pStyle w:val="TableHeadingleft"/>
            </w:pPr>
            <w:r w:rsidRPr="008F7B50">
              <w:rPr>
                <w:rFonts w:hint="eastAsia"/>
              </w:rPr>
              <w:t>OID</w:t>
            </w:r>
          </w:p>
        </w:tc>
        <w:tc>
          <w:tcPr>
            <w:tcW w:w="7903" w:type="dxa"/>
          </w:tcPr>
          <w:p w:rsidR="00606971" w:rsidRPr="00170865" w:rsidRDefault="00224583" w:rsidP="00AC1961">
            <w:pPr>
              <w:pStyle w:val="TableText"/>
              <w:rPr>
                <w:color w:val="000000"/>
              </w:rPr>
            </w:pPr>
            <w:r w:rsidRPr="00AC1961">
              <w:t>1.3.6.1.4.1.25506.2.131.2.0.1</w:t>
            </w:r>
          </w:p>
        </w:tc>
      </w:tr>
      <w:tr w:rsidR="00606971" w:rsidRPr="00170865" w:rsidTr="00EC2ADF">
        <w:trPr>
          <w:trHeight w:val="361"/>
        </w:trPr>
        <w:tc>
          <w:tcPr>
            <w:tcW w:w="1110" w:type="dxa"/>
          </w:tcPr>
          <w:p w:rsidR="00606971" w:rsidRPr="008F7B50" w:rsidRDefault="00606971" w:rsidP="008B008D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903" w:type="dxa"/>
          </w:tcPr>
          <w:p w:rsidR="00606971" w:rsidRPr="00170865" w:rsidRDefault="00224583" w:rsidP="00AC1961">
            <w:pPr>
              <w:pStyle w:val="TableText"/>
            </w:pPr>
            <w:r w:rsidRPr="00AC1961">
              <w:t>hh3c-</w:t>
            </w:r>
            <w:r w:rsidRPr="00AC1961">
              <w:rPr>
                <w:rFonts w:hint="eastAsia"/>
              </w:rPr>
              <w:t>pvst</w:t>
            </w:r>
            <w:r w:rsidRPr="00AC1961">
              <w:t>.mib</w:t>
            </w:r>
          </w:p>
        </w:tc>
      </w:tr>
      <w:tr w:rsidR="00606971" w:rsidRPr="00170865" w:rsidTr="00EC2ADF">
        <w:trPr>
          <w:trHeight w:val="361"/>
        </w:trPr>
        <w:tc>
          <w:tcPr>
            <w:tcW w:w="1110" w:type="dxa"/>
          </w:tcPr>
          <w:p w:rsidR="00606971" w:rsidRPr="008F7B50" w:rsidRDefault="00606971" w:rsidP="008B008D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903" w:type="dxa"/>
          </w:tcPr>
          <w:p w:rsidR="00606971" w:rsidRPr="00170865" w:rsidRDefault="00A17815" w:rsidP="00AC1961">
            <w:pPr>
              <w:pStyle w:val="TableText"/>
            </w:pPr>
            <w:r w:rsidRPr="00AC1961">
              <w:rPr>
                <w:rFonts w:hint="eastAsia"/>
              </w:rPr>
              <w:t>事件告警</w:t>
            </w:r>
          </w:p>
        </w:tc>
      </w:tr>
      <w:tr w:rsidR="00606971" w:rsidRPr="00170865" w:rsidTr="00EC2ADF">
        <w:trPr>
          <w:trHeight w:val="371"/>
        </w:trPr>
        <w:tc>
          <w:tcPr>
            <w:tcW w:w="1110" w:type="dxa"/>
          </w:tcPr>
          <w:p w:rsidR="00606971" w:rsidRPr="008F7B50" w:rsidRDefault="00606971" w:rsidP="008B008D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903" w:type="dxa"/>
          </w:tcPr>
          <w:p w:rsidR="00606971" w:rsidRPr="00170865" w:rsidRDefault="001370AF" w:rsidP="00AC1961">
            <w:pPr>
              <w:pStyle w:val="TableText"/>
            </w:pPr>
            <w:r w:rsidRPr="00AC1961">
              <w:t>-</w:t>
            </w:r>
          </w:p>
        </w:tc>
      </w:tr>
      <w:tr w:rsidR="00754A5D" w:rsidRPr="00170865" w:rsidTr="00EC2ADF">
        <w:trPr>
          <w:trHeight w:val="371"/>
        </w:trPr>
        <w:tc>
          <w:tcPr>
            <w:tcW w:w="1110" w:type="dxa"/>
          </w:tcPr>
          <w:p w:rsidR="00754A5D" w:rsidRPr="008F7B50" w:rsidRDefault="003D671E" w:rsidP="00754A5D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903" w:type="dxa"/>
          </w:tcPr>
          <w:p w:rsidR="00754A5D" w:rsidRDefault="003424E4" w:rsidP="00AC1961">
            <w:pPr>
              <w:pStyle w:val="TableText"/>
              <w:rPr>
                <w:i/>
                <w:color w:val="0000FF"/>
              </w:rPr>
            </w:pPr>
            <w:r w:rsidRPr="00AC1961">
              <w:rPr>
                <w:rFonts w:hint="eastAsia"/>
              </w:rPr>
              <w:t>关闭</w:t>
            </w:r>
          </w:p>
        </w:tc>
      </w:tr>
    </w:tbl>
    <w:p w:rsidR="00B83FF3" w:rsidRPr="00606971" w:rsidRDefault="00B83FF3" w:rsidP="00B83FF3">
      <w:pPr>
        <w:rPr>
          <w:lang w:val="en-GB"/>
        </w:rPr>
      </w:pPr>
    </w:p>
    <w:p w:rsidR="00231864" w:rsidRDefault="00231864" w:rsidP="00231864">
      <w:pPr>
        <w:pStyle w:val="Command"/>
        <w:rPr>
          <w:lang w:val="en-GB"/>
        </w:rPr>
      </w:pPr>
      <w:r>
        <w:rPr>
          <w:rFonts w:hint="eastAsia"/>
          <w:lang w:val="en-GB"/>
        </w:rPr>
        <w:t>【描述】</w:t>
      </w:r>
    </w:p>
    <w:p w:rsidR="00224583" w:rsidRPr="00A866C8" w:rsidRDefault="00224583" w:rsidP="00224583">
      <w:r>
        <w:rPr>
          <w:rFonts w:hint="eastAsia"/>
        </w:rPr>
        <w:t>端口在</w:t>
      </w:r>
      <w:r>
        <w:rPr>
          <w:rFonts w:hint="eastAsia"/>
        </w:rPr>
        <w:t>VLAN</w:t>
      </w:r>
      <w:r>
        <w:rPr>
          <w:rFonts w:hint="eastAsia"/>
        </w:rPr>
        <w:t>中检测到拓扑变化。</w:t>
      </w:r>
    </w:p>
    <w:p w:rsidR="009838BE" w:rsidRPr="00A17815" w:rsidRDefault="009838BE" w:rsidP="00A17815">
      <w:pPr>
        <w:pStyle w:val="Command"/>
        <w:rPr>
          <w:lang w:val="en-GB"/>
        </w:rPr>
      </w:pPr>
      <w:r>
        <w:rPr>
          <w:rFonts w:hint="eastAsia"/>
          <w:lang w:val="en-GB"/>
        </w:rPr>
        <w:t>【状态控制】</w:t>
      </w:r>
    </w:p>
    <w:tbl>
      <w:tblPr>
        <w:tblStyle w:val="Tablenohead"/>
        <w:tblW w:w="9013" w:type="dxa"/>
        <w:tblLook w:val="04A0"/>
      </w:tblPr>
      <w:tblGrid>
        <w:gridCol w:w="1110"/>
        <w:gridCol w:w="7903"/>
      </w:tblGrid>
      <w:tr w:rsidR="009838BE" w:rsidRPr="00170865" w:rsidTr="008B008D">
        <w:trPr>
          <w:trHeight w:val="371"/>
        </w:trPr>
        <w:tc>
          <w:tcPr>
            <w:tcW w:w="1110" w:type="dxa"/>
          </w:tcPr>
          <w:p w:rsidR="009838BE" w:rsidRPr="008F7B50" w:rsidRDefault="009838BE" w:rsidP="008B008D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903" w:type="dxa"/>
          </w:tcPr>
          <w:p w:rsidR="009838BE" w:rsidRPr="00170865" w:rsidRDefault="009838BE" w:rsidP="00D22CB8">
            <w:pPr>
              <w:pStyle w:val="ItemListinTable"/>
              <w:numPr>
                <w:ilvl w:val="0"/>
                <w:numId w:val="0"/>
              </w:numPr>
              <w:ind w:left="284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命令行：</w:t>
            </w:r>
            <w:r w:rsidRPr="00E769A2">
              <w:rPr>
                <w:b/>
              </w:rPr>
              <w:t>snmp-agent trap enable</w:t>
            </w:r>
            <w:r w:rsidRPr="006131C0">
              <w:rPr>
                <w:b/>
              </w:rPr>
              <w:t xml:space="preserve"> </w:t>
            </w:r>
            <w:r w:rsidR="00224583" w:rsidRPr="006131C0">
              <w:rPr>
                <w:rFonts w:hint="eastAsia"/>
                <w:b/>
              </w:rPr>
              <w:t>stp tc</w:t>
            </w:r>
          </w:p>
        </w:tc>
      </w:tr>
      <w:tr w:rsidR="009838BE" w:rsidTr="008B008D">
        <w:trPr>
          <w:trHeight w:val="371"/>
        </w:trPr>
        <w:tc>
          <w:tcPr>
            <w:tcW w:w="1110" w:type="dxa"/>
          </w:tcPr>
          <w:p w:rsidR="009838BE" w:rsidRPr="008F7B50" w:rsidRDefault="009838BE" w:rsidP="008B008D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903" w:type="dxa"/>
          </w:tcPr>
          <w:p w:rsidR="009838BE" w:rsidRDefault="00A17815" w:rsidP="00224583">
            <w:pPr>
              <w:pStyle w:val="TableText"/>
              <w:rPr>
                <w:i/>
              </w:rPr>
            </w:pPr>
            <w:r w:rsidRPr="00A17815">
              <w:rPr>
                <w:rFonts w:cs="Arial" w:hint="eastAsia"/>
                <w:kern w:val="2"/>
              </w:rPr>
              <w:t>命令行</w:t>
            </w:r>
            <w:r>
              <w:rPr>
                <w:rFonts w:hint="eastAsia"/>
              </w:rPr>
              <w:t>：</w:t>
            </w:r>
            <w:r w:rsidR="009838BE" w:rsidRPr="009838BE">
              <w:rPr>
                <w:b/>
              </w:rPr>
              <w:t>undo snmp-agent trap e</w:t>
            </w:r>
            <w:r w:rsidR="009838BE" w:rsidRPr="006131C0">
              <w:rPr>
                <w:rFonts w:cs="Arial"/>
                <w:b/>
                <w:kern w:val="2"/>
                <w:lang w:eastAsia="en-US"/>
              </w:rPr>
              <w:t xml:space="preserve">nable </w:t>
            </w:r>
            <w:r w:rsidR="00224583" w:rsidRPr="006131C0">
              <w:rPr>
                <w:rFonts w:cs="Arial" w:hint="eastAsia"/>
                <w:b/>
                <w:kern w:val="2"/>
                <w:lang w:eastAsia="en-US"/>
              </w:rPr>
              <w:t>stp</w:t>
            </w:r>
            <w:r w:rsidR="00224583" w:rsidRPr="006131C0">
              <w:rPr>
                <w:rFonts w:cs="Arial"/>
                <w:b/>
                <w:kern w:val="2"/>
                <w:lang w:eastAsia="en-US"/>
              </w:rPr>
              <w:t xml:space="preserve"> tc</w:t>
            </w:r>
          </w:p>
        </w:tc>
      </w:tr>
    </w:tbl>
    <w:p w:rsidR="009838BE" w:rsidRPr="00224583" w:rsidRDefault="009838BE" w:rsidP="009838BE"/>
    <w:p w:rsidR="00231864" w:rsidRDefault="00231864" w:rsidP="00231864">
      <w:pPr>
        <w:pStyle w:val="Command"/>
      </w:pPr>
      <w:r>
        <w:rPr>
          <w:rFonts w:hint="eastAsia"/>
        </w:rPr>
        <w:t>【绑定变量】</w:t>
      </w:r>
    </w:p>
    <w:tbl>
      <w:tblPr>
        <w:tblStyle w:val="Table"/>
        <w:tblW w:w="9027" w:type="dxa"/>
        <w:tblLook w:val="04A0"/>
      </w:tblPr>
      <w:tblGrid>
        <w:gridCol w:w="3057"/>
        <w:gridCol w:w="1701"/>
        <w:gridCol w:w="4269"/>
      </w:tblGrid>
      <w:tr w:rsidR="00091D37" w:rsidTr="000D60E6">
        <w:trPr>
          <w:cnfStyle w:val="100000000000"/>
          <w:trHeight w:val="174"/>
        </w:trPr>
        <w:tc>
          <w:tcPr>
            <w:tcW w:w="3057" w:type="dxa"/>
          </w:tcPr>
          <w:p w:rsidR="00091D37" w:rsidRPr="00E26C7A" w:rsidRDefault="00091D37" w:rsidP="00C64D59">
            <w:pPr>
              <w:pStyle w:val="TableHeading"/>
            </w:pPr>
            <w:r>
              <w:rPr>
                <w:rFonts w:hint="eastAsia"/>
              </w:rPr>
              <w:t>OID</w:t>
            </w:r>
            <w:r w:rsidR="00EA01F7">
              <w:rPr>
                <w:rFonts w:hint="eastAsia"/>
              </w:rPr>
              <w:t>(</w:t>
            </w:r>
            <w:r w:rsidR="00EA01F7">
              <w:rPr>
                <w:rFonts w:hint="eastAsia"/>
              </w:rPr>
              <w:t>变量名</w:t>
            </w:r>
            <w:r w:rsidR="00EA01F7"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091D37" w:rsidRPr="00E26C7A" w:rsidRDefault="00091D37" w:rsidP="008B008D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4269" w:type="dxa"/>
          </w:tcPr>
          <w:p w:rsidR="00091D37" w:rsidRPr="00E26C7A" w:rsidRDefault="00091D37" w:rsidP="008B008D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091D37" w:rsidRPr="00CD7EE1" w:rsidTr="000D60E6">
        <w:trPr>
          <w:trHeight w:val="29"/>
        </w:trPr>
        <w:tc>
          <w:tcPr>
            <w:tcW w:w="3057" w:type="dxa"/>
          </w:tcPr>
          <w:p w:rsidR="00091D37" w:rsidRPr="00AC1961" w:rsidRDefault="00A17815" w:rsidP="00EA01F7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1.3.6.1.4.1.25506.2.131.1.2.1.1</w:t>
            </w:r>
            <w:r w:rsidRPr="00AC1961">
              <w:rPr>
                <w:rFonts w:hint="eastAsia"/>
                <w:lang w:eastAsia="en-US"/>
              </w:rPr>
              <w:t xml:space="preserve"> (</w:t>
            </w:r>
            <w:r w:rsidRPr="00AC1961">
              <w:rPr>
                <w:lang w:eastAsia="en-US"/>
              </w:rPr>
              <w:t>hh3c</w:t>
            </w:r>
            <w:r w:rsidRPr="00AC1961">
              <w:rPr>
                <w:rFonts w:hint="eastAsia"/>
                <w:lang w:eastAsia="en-US"/>
              </w:rPr>
              <w:t>PvstPortVlanID)</w:t>
            </w:r>
          </w:p>
        </w:tc>
        <w:tc>
          <w:tcPr>
            <w:tcW w:w="1701" w:type="dxa"/>
          </w:tcPr>
          <w:p w:rsidR="00091D37" w:rsidRPr="00AC1961" w:rsidRDefault="00A17815" w:rsidP="00231864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Integer32</w:t>
            </w:r>
          </w:p>
        </w:tc>
        <w:tc>
          <w:tcPr>
            <w:tcW w:w="4269" w:type="dxa"/>
          </w:tcPr>
          <w:p w:rsidR="00091D37" w:rsidRPr="00AC1961" w:rsidRDefault="00A17815" w:rsidP="00AE159F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1..</w:t>
            </w:r>
            <w:r w:rsidRPr="00AC1961">
              <w:rPr>
                <w:rFonts w:hint="eastAsia"/>
                <w:lang w:eastAsia="en-US"/>
              </w:rPr>
              <w:t>4094</w:t>
            </w:r>
          </w:p>
        </w:tc>
      </w:tr>
      <w:tr w:rsidR="00A17815" w:rsidRPr="00CD7EE1" w:rsidTr="000D60E6">
        <w:trPr>
          <w:trHeight w:val="29"/>
        </w:trPr>
        <w:tc>
          <w:tcPr>
            <w:tcW w:w="3057" w:type="dxa"/>
          </w:tcPr>
          <w:p w:rsidR="00A17815" w:rsidRPr="00AC1961" w:rsidRDefault="00A17815" w:rsidP="00EA01F7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1.3.6.1.4.1.25506.2.131.1.2.1.2</w:t>
            </w:r>
            <w:r w:rsidRPr="00AC1961">
              <w:rPr>
                <w:rFonts w:hint="eastAsia"/>
                <w:lang w:eastAsia="en-US"/>
              </w:rPr>
              <w:t xml:space="preserve"> </w:t>
            </w:r>
            <w:r w:rsidRPr="00AC1961">
              <w:rPr>
                <w:lang w:eastAsia="en-US"/>
              </w:rPr>
              <w:t>(hh3c</w:t>
            </w:r>
            <w:r w:rsidRPr="00AC1961">
              <w:rPr>
                <w:rFonts w:hint="eastAsia"/>
                <w:lang w:eastAsia="en-US"/>
              </w:rPr>
              <w:t>PvstPortIndex</w:t>
            </w:r>
            <w:r w:rsidRPr="00AC1961">
              <w:rPr>
                <w:lang w:eastAsia="en-US"/>
              </w:rPr>
              <w:t>)</w:t>
            </w:r>
          </w:p>
        </w:tc>
        <w:tc>
          <w:tcPr>
            <w:tcW w:w="1701" w:type="dxa"/>
          </w:tcPr>
          <w:p w:rsidR="00A17815" w:rsidRPr="00AC1961" w:rsidRDefault="00A17815" w:rsidP="00231864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InterfaceIndex</w:t>
            </w:r>
          </w:p>
        </w:tc>
        <w:tc>
          <w:tcPr>
            <w:tcW w:w="4269" w:type="dxa"/>
          </w:tcPr>
          <w:p w:rsidR="00A17815" w:rsidRPr="00AC1961" w:rsidRDefault="00A17815" w:rsidP="00AE159F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Integer32 (</w:t>
            </w:r>
            <w:r w:rsidRPr="00AC1961">
              <w:rPr>
                <w:lang w:eastAsia="en-US"/>
              </w:rPr>
              <w:t>1..2147483647</w:t>
            </w:r>
            <w:r w:rsidRPr="00AC1961">
              <w:rPr>
                <w:rFonts w:hint="eastAsia"/>
                <w:lang w:eastAsia="en-US"/>
              </w:rPr>
              <w:t>)</w:t>
            </w:r>
          </w:p>
        </w:tc>
      </w:tr>
    </w:tbl>
    <w:p w:rsidR="00231864" w:rsidRPr="005F724B" w:rsidRDefault="00231864" w:rsidP="00231864"/>
    <w:p w:rsidR="00231864" w:rsidRPr="00E865E4" w:rsidRDefault="00231864" w:rsidP="00231864">
      <w:pPr>
        <w:pStyle w:val="Command"/>
      </w:pPr>
      <w:r>
        <w:rPr>
          <w:rFonts w:hint="eastAsia"/>
        </w:rPr>
        <w:t>【处理建议】</w:t>
      </w:r>
    </w:p>
    <w:p w:rsidR="00A17815" w:rsidRDefault="00A17815" w:rsidP="00A17815">
      <w:bookmarkStart w:id="3" w:name="_Ref370135289"/>
      <w:bookmarkStart w:id="4" w:name="_Toc398129570"/>
      <w:bookmarkEnd w:id="1"/>
      <w:r w:rsidRPr="007A1F94">
        <w:rPr>
          <w:rFonts w:hint="eastAsia"/>
        </w:rPr>
        <w:t>网络拓扑稳定之后检查是否有链路异常</w:t>
      </w:r>
      <w:r>
        <w:rPr>
          <w:rFonts w:hint="eastAsia"/>
        </w:rPr>
        <w:t>。</w:t>
      </w:r>
    </w:p>
    <w:p w:rsidR="00A17815" w:rsidRDefault="00A17815" w:rsidP="00A17815"/>
    <w:p w:rsidR="00A17815" w:rsidRPr="006B5EEA" w:rsidRDefault="00A17815" w:rsidP="00A17815">
      <w:pPr>
        <w:pStyle w:val="3"/>
      </w:pPr>
      <w:r w:rsidRPr="00224583">
        <w:lastRenderedPageBreak/>
        <w:t>hh3cPvstVlanPort</w:t>
      </w:r>
      <w:r>
        <w:rPr>
          <w:rFonts w:hint="eastAsia"/>
        </w:rPr>
        <w:t>Rcvd</w:t>
      </w:r>
      <w:r w:rsidRPr="00224583">
        <w:t>Tc</w:t>
      </w:r>
    </w:p>
    <w:p w:rsidR="00A17815" w:rsidRDefault="00A17815" w:rsidP="00A17815">
      <w:pPr>
        <w:pStyle w:val="Command"/>
        <w:rPr>
          <w:lang w:val="en-GB"/>
        </w:rPr>
      </w:pPr>
      <w:r>
        <w:rPr>
          <w:rFonts w:hint="eastAsia"/>
          <w:lang w:val="en-GB"/>
        </w:rPr>
        <w:t>【属性】</w:t>
      </w:r>
    </w:p>
    <w:tbl>
      <w:tblPr>
        <w:tblStyle w:val="Tablenohead"/>
        <w:tblW w:w="9013" w:type="dxa"/>
        <w:tblLook w:val="04A0"/>
      </w:tblPr>
      <w:tblGrid>
        <w:gridCol w:w="1110"/>
        <w:gridCol w:w="7903"/>
      </w:tblGrid>
      <w:tr w:rsidR="00A17815" w:rsidRPr="00170865" w:rsidTr="00C32E14">
        <w:trPr>
          <w:trHeight w:val="36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 w:rsidRPr="008F7B50">
              <w:rPr>
                <w:rFonts w:hint="eastAsia"/>
              </w:rPr>
              <w:t>OID</w:t>
            </w:r>
          </w:p>
        </w:tc>
        <w:tc>
          <w:tcPr>
            <w:tcW w:w="7903" w:type="dxa"/>
          </w:tcPr>
          <w:p w:rsidR="00A17815" w:rsidRPr="00170865" w:rsidRDefault="00FD55D6" w:rsidP="00AC1961">
            <w:pPr>
              <w:pStyle w:val="TableText"/>
              <w:rPr>
                <w:color w:val="000000"/>
              </w:rPr>
            </w:pPr>
            <w:r w:rsidRPr="00AC1961">
              <w:t>1.3.6.1.4.1.25506.2.131.2.0.</w:t>
            </w:r>
            <w:r w:rsidRPr="00AC1961">
              <w:rPr>
                <w:rFonts w:hint="eastAsia"/>
              </w:rPr>
              <w:t>2</w:t>
            </w:r>
          </w:p>
        </w:tc>
      </w:tr>
      <w:tr w:rsidR="00A17815" w:rsidRPr="00170865" w:rsidTr="00C32E14">
        <w:trPr>
          <w:trHeight w:val="36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903" w:type="dxa"/>
          </w:tcPr>
          <w:p w:rsidR="00A17815" w:rsidRPr="00170865" w:rsidRDefault="00A17815" w:rsidP="00AC1961">
            <w:pPr>
              <w:pStyle w:val="TableText"/>
            </w:pPr>
            <w:r w:rsidRPr="00AC1961">
              <w:t>hh3c-</w:t>
            </w:r>
            <w:r w:rsidRPr="00AC1961">
              <w:rPr>
                <w:rFonts w:hint="eastAsia"/>
              </w:rPr>
              <w:t>pvst</w:t>
            </w:r>
            <w:r w:rsidRPr="00AC1961">
              <w:t>.mib</w:t>
            </w:r>
          </w:p>
        </w:tc>
      </w:tr>
      <w:tr w:rsidR="00A17815" w:rsidRPr="00170865" w:rsidTr="00C32E14">
        <w:trPr>
          <w:trHeight w:val="36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903" w:type="dxa"/>
          </w:tcPr>
          <w:p w:rsidR="00A17815" w:rsidRPr="00170865" w:rsidRDefault="00A17815" w:rsidP="00AC1961">
            <w:pPr>
              <w:pStyle w:val="TableText"/>
            </w:pPr>
            <w:r w:rsidRPr="00AC1961">
              <w:rPr>
                <w:rFonts w:hint="eastAsia"/>
              </w:rPr>
              <w:t>事件告警</w:t>
            </w:r>
          </w:p>
        </w:tc>
      </w:tr>
      <w:tr w:rsidR="00A17815" w:rsidRPr="00170865" w:rsidTr="00C32E14">
        <w:trPr>
          <w:trHeight w:val="37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903" w:type="dxa"/>
          </w:tcPr>
          <w:p w:rsidR="00A17815" w:rsidRPr="00170865" w:rsidRDefault="008B334D" w:rsidP="00C32E14">
            <w:pPr>
              <w:pStyle w:val="ItemListinTable"/>
              <w:widowControl w:val="0"/>
              <w:numPr>
                <w:ilvl w:val="0"/>
                <w:numId w:val="0"/>
              </w:numPr>
              <w:spacing w:before="40" w:after="40"/>
              <w:ind w:left="284" w:hanging="284"/>
              <w:rPr>
                <w:lang w:eastAsia="zh-CN"/>
              </w:rPr>
            </w:pPr>
            <w:r w:rsidRPr="008B334D">
              <w:t>-</w:t>
            </w:r>
          </w:p>
        </w:tc>
      </w:tr>
      <w:tr w:rsidR="00A17815" w:rsidRPr="00170865" w:rsidTr="00C32E14">
        <w:trPr>
          <w:trHeight w:val="37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903" w:type="dxa"/>
          </w:tcPr>
          <w:p w:rsidR="00A17815" w:rsidRDefault="003424E4" w:rsidP="00C32E14">
            <w:pPr>
              <w:pStyle w:val="ItemListinTable"/>
              <w:widowControl w:val="0"/>
              <w:numPr>
                <w:ilvl w:val="0"/>
                <w:numId w:val="0"/>
              </w:numPr>
              <w:spacing w:before="40" w:after="40"/>
              <w:rPr>
                <w:i/>
                <w:color w:val="0000FF"/>
                <w:lang w:eastAsia="zh-CN"/>
              </w:rPr>
            </w:pPr>
            <w:r>
              <w:rPr>
                <w:rFonts w:hint="eastAsia"/>
              </w:rPr>
              <w:t>关闭</w:t>
            </w:r>
          </w:p>
        </w:tc>
      </w:tr>
    </w:tbl>
    <w:p w:rsidR="00A17815" w:rsidRPr="00606971" w:rsidRDefault="00A17815" w:rsidP="00A17815">
      <w:pPr>
        <w:rPr>
          <w:lang w:val="en-GB"/>
        </w:rPr>
      </w:pPr>
    </w:p>
    <w:p w:rsidR="00A17815" w:rsidRDefault="00A17815" w:rsidP="00A17815">
      <w:pPr>
        <w:pStyle w:val="Command"/>
        <w:rPr>
          <w:lang w:val="en-GB"/>
        </w:rPr>
      </w:pPr>
      <w:r>
        <w:rPr>
          <w:rFonts w:hint="eastAsia"/>
          <w:lang w:val="en-GB"/>
        </w:rPr>
        <w:t>【描述】</w:t>
      </w:r>
    </w:p>
    <w:p w:rsidR="00A17815" w:rsidRPr="00A866C8" w:rsidRDefault="00A17815" w:rsidP="00A17815">
      <w:r>
        <w:rPr>
          <w:rFonts w:hint="eastAsia"/>
        </w:rPr>
        <w:t>端口在</w:t>
      </w:r>
      <w:r>
        <w:rPr>
          <w:rFonts w:hint="eastAsia"/>
        </w:rPr>
        <w:t>VLAN</w:t>
      </w:r>
      <w:r>
        <w:rPr>
          <w:rFonts w:hint="eastAsia"/>
        </w:rPr>
        <w:t>中收到拓扑变化。</w:t>
      </w:r>
    </w:p>
    <w:p w:rsidR="00A17815" w:rsidRPr="00A17815" w:rsidRDefault="00A17815" w:rsidP="00A17815">
      <w:pPr>
        <w:pStyle w:val="Command"/>
        <w:rPr>
          <w:lang w:val="en-GB"/>
        </w:rPr>
      </w:pPr>
      <w:r>
        <w:rPr>
          <w:rFonts w:hint="eastAsia"/>
          <w:lang w:val="en-GB"/>
        </w:rPr>
        <w:t>【状态控制】</w:t>
      </w:r>
    </w:p>
    <w:tbl>
      <w:tblPr>
        <w:tblStyle w:val="Tablenohead"/>
        <w:tblW w:w="9013" w:type="dxa"/>
        <w:tblLook w:val="04A0"/>
      </w:tblPr>
      <w:tblGrid>
        <w:gridCol w:w="1110"/>
        <w:gridCol w:w="7903"/>
      </w:tblGrid>
      <w:tr w:rsidR="00A17815" w:rsidRPr="00170865" w:rsidTr="00C32E14">
        <w:trPr>
          <w:trHeight w:val="37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903" w:type="dxa"/>
          </w:tcPr>
          <w:p w:rsidR="00A17815" w:rsidRPr="00170865" w:rsidRDefault="00A17815" w:rsidP="00A63287">
            <w:pPr>
              <w:pStyle w:val="ItemListinTable"/>
              <w:numPr>
                <w:ilvl w:val="0"/>
                <w:numId w:val="0"/>
              </w:numPr>
              <w:ind w:left="284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命令行：</w:t>
            </w:r>
            <w:r w:rsidRPr="00AC1961">
              <w:rPr>
                <w:rFonts w:cs="Arial Narrow"/>
                <w:b/>
                <w:kern w:val="0"/>
                <w:lang w:eastAsia="zh-CN"/>
              </w:rPr>
              <w:t xml:space="preserve">snmp-agent trap enable </w:t>
            </w:r>
            <w:r w:rsidRPr="00AC1961">
              <w:rPr>
                <w:rFonts w:cs="Arial Narrow" w:hint="eastAsia"/>
                <w:b/>
                <w:kern w:val="0"/>
                <w:lang w:eastAsia="zh-CN"/>
              </w:rPr>
              <w:t>stp tc</w:t>
            </w:r>
          </w:p>
        </w:tc>
      </w:tr>
      <w:tr w:rsidR="00A17815" w:rsidTr="00C32E14">
        <w:trPr>
          <w:trHeight w:val="371"/>
        </w:trPr>
        <w:tc>
          <w:tcPr>
            <w:tcW w:w="1110" w:type="dxa"/>
          </w:tcPr>
          <w:p w:rsidR="00A17815" w:rsidRPr="008F7B50" w:rsidRDefault="00A17815" w:rsidP="00C32E14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903" w:type="dxa"/>
          </w:tcPr>
          <w:p w:rsidR="00A17815" w:rsidRDefault="00A63287" w:rsidP="00C32E14">
            <w:pPr>
              <w:pStyle w:val="TableText"/>
              <w:rPr>
                <w:i/>
              </w:rPr>
            </w:pPr>
            <w:r>
              <w:rPr>
                <w:rFonts w:hint="eastAsia"/>
              </w:rPr>
              <w:t>命令行：</w:t>
            </w:r>
            <w:r w:rsidR="00A17815" w:rsidRPr="009838BE">
              <w:rPr>
                <w:b/>
              </w:rPr>
              <w:t>undo snmp-agent trap enable</w:t>
            </w:r>
            <w:r w:rsidR="00A17815" w:rsidRPr="009838BE">
              <w:rPr>
                <w:i/>
              </w:rPr>
              <w:t xml:space="preserve"> </w:t>
            </w:r>
            <w:r w:rsidR="00A17815" w:rsidRPr="00DD32E9">
              <w:rPr>
                <w:rFonts w:cs="Arial" w:hint="eastAsia"/>
                <w:b/>
                <w:kern w:val="2"/>
                <w:lang w:eastAsia="en-US"/>
              </w:rPr>
              <w:t>stp</w:t>
            </w:r>
            <w:r w:rsidR="00A17815" w:rsidRPr="00DD32E9">
              <w:rPr>
                <w:rFonts w:cs="Arial"/>
                <w:b/>
                <w:kern w:val="2"/>
                <w:lang w:eastAsia="en-US"/>
              </w:rPr>
              <w:t xml:space="preserve"> tc</w:t>
            </w:r>
          </w:p>
        </w:tc>
      </w:tr>
    </w:tbl>
    <w:p w:rsidR="00A17815" w:rsidRPr="00224583" w:rsidRDefault="00A17815" w:rsidP="00A17815"/>
    <w:p w:rsidR="00A17815" w:rsidRDefault="00A17815" w:rsidP="00A17815">
      <w:pPr>
        <w:pStyle w:val="Command"/>
      </w:pPr>
      <w:r>
        <w:rPr>
          <w:rFonts w:hint="eastAsia"/>
        </w:rPr>
        <w:t>【绑定变量】</w:t>
      </w:r>
    </w:p>
    <w:tbl>
      <w:tblPr>
        <w:tblStyle w:val="Table"/>
        <w:tblW w:w="9027" w:type="dxa"/>
        <w:tblLook w:val="04A0"/>
      </w:tblPr>
      <w:tblGrid>
        <w:gridCol w:w="3057"/>
        <w:gridCol w:w="1701"/>
        <w:gridCol w:w="4269"/>
      </w:tblGrid>
      <w:tr w:rsidR="00A17815" w:rsidTr="00C32E14">
        <w:trPr>
          <w:cnfStyle w:val="100000000000"/>
          <w:trHeight w:val="174"/>
        </w:trPr>
        <w:tc>
          <w:tcPr>
            <w:tcW w:w="3057" w:type="dxa"/>
          </w:tcPr>
          <w:p w:rsidR="00A17815" w:rsidRPr="00E26C7A" w:rsidRDefault="00A17815" w:rsidP="00C32E14">
            <w:pPr>
              <w:pStyle w:val="TableHeading"/>
            </w:pPr>
            <w:r>
              <w:rPr>
                <w:rFonts w:hint="eastAsia"/>
              </w:rPr>
              <w:t>OID(</w:t>
            </w:r>
            <w:r>
              <w:rPr>
                <w:rFonts w:hint="eastAsia"/>
              </w:rPr>
              <w:t>变量名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A17815" w:rsidRPr="00E26C7A" w:rsidRDefault="00A17815" w:rsidP="00C32E14">
            <w:pPr>
              <w:pStyle w:val="TableHeading"/>
            </w:pPr>
            <w:r>
              <w:rPr>
                <w:rFonts w:hint="eastAsia"/>
              </w:rPr>
              <w:t>类型</w:t>
            </w:r>
          </w:p>
        </w:tc>
        <w:tc>
          <w:tcPr>
            <w:tcW w:w="4269" w:type="dxa"/>
          </w:tcPr>
          <w:p w:rsidR="00A17815" w:rsidRPr="00E26C7A" w:rsidRDefault="00A17815" w:rsidP="00C32E14">
            <w:pPr>
              <w:pStyle w:val="TableHeading"/>
            </w:pPr>
            <w:r>
              <w:rPr>
                <w:rFonts w:hint="eastAsia"/>
              </w:rPr>
              <w:t>取值范围</w:t>
            </w:r>
          </w:p>
        </w:tc>
      </w:tr>
      <w:tr w:rsidR="00A17815" w:rsidRPr="00CD7EE1" w:rsidTr="00C32E14">
        <w:trPr>
          <w:trHeight w:val="29"/>
        </w:trPr>
        <w:tc>
          <w:tcPr>
            <w:tcW w:w="3057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1.3.6.1.4.1.25506.2.131.1.2.1.1</w:t>
            </w:r>
            <w:r w:rsidRPr="00AC1961">
              <w:rPr>
                <w:rFonts w:hint="eastAsia"/>
                <w:lang w:eastAsia="en-US"/>
              </w:rPr>
              <w:t xml:space="preserve"> (</w:t>
            </w:r>
            <w:r w:rsidRPr="00AC1961">
              <w:rPr>
                <w:lang w:eastAsia="en-US"/>
              </w:rPr>
              <w:t>hh3c</w:t>
            </w:r>
            <w:r w:rsidRPr="00AC1961">
              <w:rPr>
                <w:rFonts w:hint="eastAsia"/>
                <w:lang w:eastAsia="en-US"/>
              </w:rPr>
              <w:t>PvstPortVlanID)</w:t>
            </w:r>
          </w:p>
        </w:tc>
        <w:tc>
          <w:tcPr>
            <w:tcW w:w="1701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Integer32</w:t>
            </w:r>
          </w:p>
        </w:tc>
        <w:tc>
          <w:tcPr>
            <w:tcW w:w="4269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1..</w:t>
            </w:r>
            <w:r w:rsidRPr="00AC1961">
              <w:rPr>
                <w:rFonts w:hint="eastAsia"/>
                <w:lang w:eastAsia="en-US"/>
              </w:rPr>
              <w:t>4094</w:t>
            </w:r>
          </w:p>
        </w:tc>
      </w:tr>
      <w:tr w:rsidR="00A17815" w:rsidRPr="00CD7EE1" w:rsidTr="00C32E14">
        <w:trPr>
          <w:trHeight w:val="29"/>
        </w:trPr>
        <w:tc>
          <w:tcPr>
            <w:tcW w:w="3057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lang w:eastAsia="en-US"/>
              </w:rPr>
              <w:t>1.3.6.1.4.1.25506.2.131.1.2.1.2</w:t>
            </w:r>
            <w:r w:rsidRPr="00AC1961">
              <w:rPr>
                <w:rFonts w:hint="eastAsia"/>
                <w:lang w:eastAsia="en-US"/>
              </w:rPr>
              <w:t xml:space="preserve"> </w:t>
            </w:r>
            <w:r w:rsidRPr="00AC1961">
              <w:rPr>
                <w:lang w:eastAsia="en-US"/>
              </w:rPr>
              <w:t>(hh3c</w:t>
            </w:r>
            <w:r w:rsidRPr="00AC1961">
              <w:rPr>
                <w:rFonts w:hint="eastAsia"/>
                <w:lang w:eastAsia="en-US"/>
              </w:rPr>
              <w:t>PvstPortIndex</w:t>
            </w:r>
            <w:r w:rsidRPr="00AC1961">
              <w:rPr>
                <w:lang w:eastAsia="en-US"/>
              </w:rPr>
              <w:t>)</w:t>
            </w:r>
          </w:p>
        </w:tc>
        <w:tc>
          <w:tcPr>
            <w:tcW w:w="1701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InterfaceIndex</w:t>
            </w:r>
          </w:p>
        </w:tc>
        <w:tc>
          <w:tcPr>
            <w:tcW w:w="4269" w:type="dxa"/>
          </w:tcPr>
          <w:p w:rsidR="00A17815" w:rsidRPr="00AC1961" w:rsidRDefault="00A17815" w:rsidP="00C32E14">
            <w:pPr>
              <w:pStyle w:val="TableText"/>
              <w:rPr>
                <w:lang w:eastAsia="en-US"/>
              </w:rPr>
            </w:pPr>
            <w:r w:rsidRPr="00AC1961">
              <w:rPr>
                <w:rFonts w:hint="eastAsia"/>
                <w:lang w:eastAsia="en-US"/>
              </w:rPr>
              <w:t>Integer32 (</w:t>
            </w:r>
            <w:r w:rsidRPr="00AC1961">
              <w:rPr>
                <w:lang w:eastAsia="en-US"/>
              </w:rPr>
              <w:t>1..2147483647</w:t>
            </w:r>
            <w:r w:rsidRPr="00AC1961">
              <w:rPr>
                <w:rFonts w:hint="eastAsia"/>
                <w:lang w:eastAsia="en-US"/>
              </w:rPr>
              <w:t>)</w:t>
            </w:r>
          </w:p>
        </w:tc>
      </w:tr>
    </w:tbl>
    <w:p w:rsidR="00A17815" w:rsidRDefault="00A17815" w:rsidP="00A17815"/>
    <w:p w:rsidR="00B255D2" w:rsidRPr="00E865E4" w:rsidRDefault="00B255D2" w:rsidP="00B255D2">
      <w:pPr>
        <w:pStyle w:val="Command"/>
      </w:pPr>
      <w:r>
        <w:rPr>
          <w:rFonts w:hint="eastAsia"/>
        </w:rPr>
        <w:t>【处理建议】</w:t>
      </w:r>
    </w:p>
    <w:p w:rsidR="00B255D2" w:rsidRDefault="00B255D2" w:rsidP="00B255D2">
      <w:r w:rsidRPr="007A1F94">
        <w:rPr>
          <w:rFonts w:hint="eastAsia"/>
        </w:rPr>
        <w:t>检查</w:t>
      </w:r>
      <w:r w:rsidR="00C63365">
        <w:rPr>
          <w:rFonts w:hint="eastAsia"/>
        </w:rPr>
        <w:t>端口连接的网络</w:t>
      </w:r>
      <w:r w:rsidRPr="007A1F94">
        <w:rPr>
          <w:rFonts w:hint="eastAsia"/>
        </w:rPr>
        <w:t>是否有链路异常</w:t>
      </w:r>
      <w:r>
        <w:rPr>
          <w:rFonts w:hint="eastAsia"/>
        </w:rPr>
        <w:t>。</w:t>
      </w:r>
      <w:bookmarkEnd w:id="3"/>
      <w:bookmarkEnd w:id="4"/>
    </w:p>
    <w:sectPr w:rsidR="00B255D2" w:rsidSect="00B255D2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4A" w:rsidRDefault="00C80F4A">
      <w:r>
        <w:separator/>
      </w:r>
    </w:p>
    <w:p w:rsidR="00C80F4A" w:rsidRDefault="00C80F4A"/>
    <w:p w:rsidR="00C80F4A" w:rsidRDefault="00C80F4A"/>
  </w:endnote>
  <w:endnote w:type="continuationSeparator" w:id="0">
    <w:p w:rsidR="00C80F4A" w:rsidRDefault="00C80F4A">
      <w:r>
        <w:continuationSeparator/>
      </w:r>
    </w:p>
    <w:p w:rsidR="00C80F4A" w:rsidRDefault="00C80F4A"/>
    <w:p w:rsidR="00C80F4A" w:rsidRDefault="00C80F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AE0" w:rsidRPr="006B4808" w:rsidRDefault="00CB7B31" w:rsidP="006B4808">
    <w:pPr>
      <w:pStyle w:val="a5"/>
    </w:pPr>
    <w:r w:rsidRPr="00CB7B31">
      <w:fldChar w:fldCharType="begin"/>
    </w:r>
    <w:r w:rsidR="00837AE0">
      <w:instrText xml:space="preserve"> PAGE   \* MERGEFORMAT </w:instrText>
    </w:r>
    <w:r w:rsidRPr="00CB7B31">
      <w:fldChar w:fldCharType="separate"/>
    </w:r>
    <w:r w:rsidR="00C63365" w:rsidRPr="00C63365">
      <w:rPr>
        <w:noProof/>
        <w:lang w:val="zh-CN"/>
      </w:rPr>
      <w:t>2</w:t>
    </w:r>
    <w:r>
      <w:rPr>
        <w:noProof/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4A" w:rsidRDefault="00C80F4A">
      <w:r>
        <w:separator/>
      </w:r>
    </w:p>
    <w:p w:rsidR="00C80F4A" w:rsidRDefault="00C80F4A"/>
    <w:p w:rsidR="00C80F4A" w:rsidRDefault="00C80F4A"/>
  </w:footnote>
  <w:footnote w:type="continuationSeparator" w:id="0">
    <w:p w:rsidR="00C80F4A" w:rsidRDefault="00C80F4A">
      <w:r>
        <w:continuationSeparator/>
      </w:r>
    </w:p>
    <w:p w:rsidR="00C80F4A" w:rsidRDefault="00C80F4A"/>
    <w:p w:rsidR="00C80F4A" w:rsidRDefault="00C80F4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2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1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5347"/>
    <w:rsid w:val="0000219C"/>
    <w:rsid w:val="0000372B"/>
    <w:rsid w:val="00004FDD"/>
    <w:rsid w:val="00006F05"/>
    <w:rsid w:val="00010779"/>
    <w:rsid w:val="00012FDA"/>
    <w:rsid w:val="00015490"/>
    <w:rsid w:val="00015A16"/>
    <w:rsid w:val="00015B84"/>
    <w:rsid w:val="00016337"/>
    <w:rsid w:val="000169A3"/>
    <w:rsid w:val="00016D07"/>
    <w:rsid w:val="00020157"/>
    <w:rsid w:val="000201EA"/>
    <w:rsid w:val="00022A12"/>
    <w:rsid w:val="000237C5"/>
    <w:rsid w:val="00024795"/>
    <w:rsid w:val="00024D08"/>
    <w:rsid w:val="000253AB"/>
    <w:rsid w:val="000269C5"/>
    <w:rsid w:val="00031B0C"/>
    <w:rsid w:val="0003248E"/>
    <w:rsid w:val="00033C8F"/>
    <w:rsid w:val="00037B91"/>
    <w:rsid w:val="000412EA"/>
    <w:rsid w:val="00041F55"/>
    <w:rsid w:val="00042455"/>
    <w:rsid w:val="00045513"/>
    <w:rsid w:val="00045F70"/>
    <w:rsid w:val="000461C8"/>
    <w:rsid w:val="000464AD"/>
    <w:rsid w:val="00046EFD"/>
    <w:rsid w:val="00047D37"/>
    <w:rsid w:val="0005250E"/>
    <w:rsid w:val="000545F5"/>
    <w:rsid w:val="00054E90"/>
    <w:rsid w:val="0005524A"/>
    <w:rsid w:val="000566D4"/>
    <w:rsid w:val="00056BB0"/>
    <w:rsid w:val="00061BDE"/>
    <w:rsid w:val="000620AB"/>
    <w:rsid w:val="000620C2"/>
    <w:rsid w:val="0006312D"/>
    <w:rsid w:val="00067140"/>
    <w:rsid w:val="00067581"/>
    <w:rsid w:val="00067641"/>
    <w:rsid w:val="0007007E"/>
    <w:rsid w:val="0007320D"/>
    <w:rsid w:val="00074411"/>
    <w:rsid w:val="000753A0"/>
    <w:rsid w:val="00076162"/>
    <w:rsid w:val="00076302"/>
    <w:rsid w:val="00076EC8"/>
    <w:rsid w:val="000772CB"/>
    <w:rsid w:val="00080A62"/>
    <w:rsid w:val="00081439"/>
    <w:rsid w:val="00081F14"/>
    <w:rsid w:val="000820FF"/>
    <w:rsid w:val="00083469"/>
    <w:rsid w:val="000834FE"/>
    <w:rsid w:val="0008376C"/>
    <w:rsid w:val="0008384A"/>
    <w:rsid w:val="0008390F"/>
    <w:rsid w:val="000849E3"/>
    <w:rsid w:val="00085189"/>
    <w:rsid w:val="00085F32"/>
    <w:rsid w:val="0009007C"/>
    <w:rsid w:val="000901FB"/>
    <w:rsid w:val="000917C7"/>
    <w:rsid w:val="00091BDA"/>
    <w:rsid w:val="00091D37"/>
    <w:rsid w:val="00091F64"/>
    <w:rsid w:val="000932BD"/>
    <w:rsid w:val="00095389"/>
    <w:rsid w:val="000958CC"/>
    <w:rsid w:val="00096860"/>
    <w:rsid w:val="000969A2"/>
    <w:rsid w:val="00097AAC"/>
    <w:rsid w:val="000A051C"/>
    <w:rsid w:val="000A0994"/>
    <w:rsid w:val="000A0EFA"/>
    <w:rsid w:val="000A26A2"/>
    <w:rsid w:val="000A2B06"/>
    <w:rsid w:val="000A2FFB"/>
    <w:rsid w:val="000A67DD"/>
    <w:rsid w:val="000A7C89"/>
    <w:rsid w:val="000B0E62"/>
    <w:rsid w:val="000B1F65"/>
    <w:rsid w:val="000B4258"/>
    <w:rsid w:val="000B451D"/>
    <w:rsid w:val="000B4A53"/>
    <w:rsid w:val="000B6E88"/>
    <w:rsid w:val="000B734D"/>
    <w:rsid w:val="000C4960"/>
    <w:rsid w:val="000C4B9B"/>
    <w:rsid w:val="000C4D99"/>
    <w:rsid w:val="000C56E6"/>
    <w:rsid w:val="000C5DF2"/>
    <w:rsid w:val="000D08EC"/>
    <w:rsid w:val="000D116C"/>
    <w:rsid w:val="000D2265"/>
    <w:rsid w:val="000D2442"/>
    <w:rsid w:val="000D258B"/>
    <w:rsid w:val="000D3EE0"/>
    <w:rsid w:val="000D41AA"/>
    <w:rsid w:val="000D48A1"/>
    <w:rsid w:val="000D60E6"/>
    <w:rsid w:val="000D6E8E"/>
    <w:rsid w:val="000E0259"/>
    <w:rsid w:val="000E2790"/>
    <w:rsid w:val="000E3CD1"/>
    <w:rsid w:val="000E460B"/>
    <w:rsid w:val="000E5FFB"/>
    <w:rsid w:val="000E6F68"/>
    <w:rsid w:val="000F01F7"/>
    <w:rsid w:val="000F1432"/>
    <w:rsid w:val="000F196C"/>
    <w:rsid w:val="000F27B9"/>
    <w:rsid w:val="000F2836"/>
    <w:rsid w:val="000F2F70"/>
    <w:rsid w:val="000F730C"/>
    <w:rsid w:val="000F7427"/>
    <w:rsid w:val="00100B65"/>
    <w:rsid w:val="00101F90"/>
    <w:rsid w:val="0010333F"/>
    <w:rsid w:val="00104918"/>
    <w:rsid w:val="00105F19"/>
    <w:rsid w:val="00107F92"/>
    <w:rsid w:val="00110511"/>
    <w:rsid w:val="00110D78"/>
    <w:rsid w:val="00113099"/>
    <w:rsid w:val="00114DE8"/>
    <w:rsid w:val="0011505E"/>
    <w:rsid w:val="001160AF"/>
    <w:rsid w:val="00116D1F"/>
    <w:rsid w:val="0011737F"/>
    <w:rsid w:val="00117D35"/>
    <w:rsid w:val="0012057E"/>
    <w:rsid w:val="00123938"/>
    <w:rsid w:val="00124BC8"/>
    <w:rsid w:val="001271CC"/>
    <w:rsid w:val="00127B2B"/>
    <w:rsid w:val="00127C5F"/>
    <w:rsid w:val="0013053C"/>
    <w:rsid w:val="00130627"/>
    <w:rsid w:val="0013079A"/>
    <w:rsid w:val="00131913"/>
    <w:rsid w:val="0013296B"/>
    <w:rsid w:val="00132C63"/>
    <w:rsid w:val="001336EE"/>
    <w:rsid w:val="001351BE"/>
    <w:rsid w:val="00135C0D"/>
    <w:rsid w:val="00136E18"/>
    <w:rsid w:val="001370AF"/>
    <w:rsid w:val="00137274"/>
    <w:rsid w:val="001376C1"/>
    <w:rsid w:val="00140AB5"/>
    <w:rsid w:val="001410FA"/>
    <w:rsid w:val="0014433E"/>
    <w:rsid w:val="00145909"/>
    <w:rsid w:val="001460DB"/>
    <w:rsid w:val="001535BF"/>
    <w:rsid w:val="001539A2"/>
    <w:rsid w:val="001539C8"/>
    <w:rsid w:val="00154516"/>
    <w:rsid w:val="0015521A"/>
    <w:rsid w:val="001620C6"/>
    <w:rsid w:val="00163F0F"/>
    <w:rsid w:val="00166C47"/>
    <w:rsid w:val="00167452"/>
    <w:rsid w:val="00167D8A"/>
    <w:rsid w:val="00170660"/>
    <w:rsid w:val="00170813"/>
    <w:rsid w:val="00172223"/>
    <w:rsid w:val="00172B37"/>
    <w:rsid w:val="00173A70"/>
    <w:rsid w:val="00174FE9"/>
    <w:rsid w:val="00175B48"/>
    <w:rsid w:val="00175BDE"/>
    <w:rsid w:val="00175C9A"/>
    <w:rsid w:val="00176B5A"/>
    <w:rsid w:val="0018011F"/>
    <w:rsid w:val="00181C6A"/>
    <w:rsid w:val="001826E2"/>
    <w:rsid w:val="00182F0D"/>
    <w:rsid w:val="00184495"/>
    <w:rsid w:val="0018489C"/>
    <w:rsid w:val="00185CE8"/>
    <w:rsid w:val="00190C7D"/>
    <w:rsid w:val="00191581"/>
    <w:rsid w:val="00191F78"/>
    <w:rsid w:val="001939FC"/>
    <w:rsid w:val="00196F7C"/>
    <w:rsid w:val="00196FDD"/>
    <w:rsid w:val="001977D0"/>
    <w:rsid w:val="00197B55"/>
    <w:rsid w:val="001A305A"/>
    <w:rsid w:val="001A3764"/>
    <w:rsid w:val="001A482A"/>
    <w:rsid w:val="001A5507"/>
    <w:rsid w:val="001A7BC0"/>
    <w:rsid w:val="001A7BF6"/>
    <w:rsid w:val="001B00FB"/>
    <w:rsid w:val="001B10AC"/>
    <w:rsid w:val="001B38B8"/>
    <w:rsid w:val="001B5C82"/>
    <w:rsid w:val="001B6E89"/>
    <w:rsid w:val="001B7292"/>
    <w:rsid w:val="001B75F7"/>
    <w:rsid w:val="001C12F3"/>
    <w:rsid w:val="001C1670"/>
    <w:rsid w:val="001C1CFD"/>
    <w:rsid w:val="001C2C20"/>
    <w:rsid w:val="001C2DCA"/>
    <w:rsid w:val="001C5C8B"/>
    <w:rsid w:val="001C62E6"/>
    <w:rsid w:val="001C66D9"/>
    <w:rsid w:val="001C6D56"/>
    <w:rsid w:val="001D0F76"/>
    <w:rsid w:val="001D1259"/>
    <w:rsid w:val="001D17FA"/>
    <w:rsid w:val="001D2135"/>
    <w:rsid w:val="001D220A"/>
    <w:rsid w:val="001D2EBC"/>
    <w:rsid w:val="001D311C"/>
    <w:rsid w:val="001D3E60"/>
    <w:rsid w:val="001D51EC"/>
    <w:rsid w:val="001D5527"/>
    <w:rsid w:val="001D5BD0"/>
    <w:rsid w:val="001D6EAB"/>
    <w:rsid w:val="001E1371"/>
    <w:rsid w:val="001E2AF7"/>
    <w:rsid w:val="001E2CD7"/>
    <w:rsid w:val="001E5307"/>
    <w:rsid w:val="001E6FDB"/>
    <w:rsid w:val="001F35A4"/>
    <w:rsid w:val="001F3ED7"/>
    <w:rsid w:val="001F4349"/>
    <w:rsid w:val="001F4CF4"/>
    <w:rsid w:val="001F5455"/>
    <w:rsid w:val="001F64B8"/>
    <w:rsid w:val="001F6BFA"/>
    <w:rsid w:val="001F6E52"/>
    <w:rsid w:val="00200A9E"/>
    <w:rsid w:val="00200BB0"/>
    <w:rsid w:val="002013A0"/>
    <w:rsid w:val="00202853"/>
    <w:rsid w:val="00203329"/>
    <w:rsid w:val="00203CCD"/>
    <w:rsid w:val="0020482E"/>
    <w:rsid w:val="00205116"/>
    <w:rsid w:val="002111C4"/>
    <w:rsid w:val="002118B9"/>
    <w:rsid w:val="0021284E"/>
    <w:rsid w:val="00212EEA"/>
    <w:rsid w:val="00213F8D"/>
    <w:rsid w:val="0021406E"/>
    <w:rsid w:val="0021413A"/>
    <w:rsid w:val="00214418"/>
    <w:rsid w:val="0021483C"/>
    <w:rsid w:val="00214B9D"/>
    <w:rsid w:val="002164DB"/>
    <w:rsid w:val="00220511"/>
    <w:rsid w:val="00221810"/>
    <w:rsid w:val="00221BA5"/>
    <w:rsid w:val="002220AC"/>
    <w:rsid w:val="002229FD"/>
    <w:rsid w:val="00223CFC"/>
    <w:rsid w:val="002243AF"/>
    <w:rsid w:val="00224583"/>
    <w:rsid w:val="00225AC2"/>
    <w:rsid w:val="002267DF"/>
    <w:rsid w:val="00227EBE"/>
    <w:rsid w:val="0023049B"/>
    <w:rsid w:val="00231729"/>
    <w:rsid w:val="00231864"/>
    <w:rsid w:val="00231F7C"/>
    <w:rsid w:val="0023214E"/>
    <w:rsid w:val="00232A8A"/>
    <w:rsid w:val="00234AA2"/>
    <w:rsid w:val="002405F6"/>
    <w:rsid w:val="00240A24"/>
    <w:rsid w:val="00240F9D"/>
    <w:rsid w:val="00242C4C"/>
    <w:rsid w:val="00247C90"/>
    <w:rsid w:val="00247F1B"/>
    <w:rsid w:val="002501F3"/>
    <w:rsid w:val="002504EC"/>
    <w:rsid w:val="00250F26"/>
    <w:rsid w:val="002518B5"/>
    <w:rsid w:val="002525C9"/>
    <w:rsid w:val="002547C2"/>
    <w:rsid w:val="00255EEA"/>
    <w:rsid w:val="00256F36"/>
    <w:rsid w:val="00257C21"/>
    <w:rsid w:val="00261143"/>
    <w:rsid w:val="00262FFE"/>
    <w:rsid w:val="00263573"/>
    <w:rsid w:val="002635DC"/>
    <w:rsid w:val="002650E2"/>
    <w:rsid w:val="00265435"/>
    <w:rsid w:val="00272F46"/>
    <w:rsid w:val="00273E8C"/>
    <w:rsid w:val="0027459A"/>
    <w:rsid w:val="00275AAE"/>
    <w:rsid w:val="002764F3"/>
    <w:rsid w:val="00276D60"/>
    <w:rsid w:val="0028240C"/>
    <w:rsid w:val="00282B83"/>
    <w:rsid w:val="0028438C"/>
    <w:rsid w:val="00286028"/>
    <w:rsid w:val="00286D5D"/>
    <w:rsid w:val="002873EC"/>
    <w:rsid w:val="0029173A"/>
    <w:rsid w:val="00293157"/>
    <w:rsid w:val="00294D75"/>
    <w:rsid w:val="00294F92"/>
    <w:rsid w:val="00297A0C"/>
    <w:rsid w:val="00297F05"/>
    <w:rsid w:val="002A020D"/>
    <w:rsid w:val="002A2D8C"/>
    <w:rsid w:val="002A40A1"/>
    <w:rsid w:val="002A451A"/>
    <w:rsid w:val="002A467E"/>
    <w:rsid w:val="002A626A"/>
    <w:rsid w:val="002A758F"/>
    <w:rsid w:val="002A7FE9"/>
    <w:rsid w:val="002B141E"/>
    <w:rsid w:val="002B14D3"/>
    <w:rsid w:val="002B1AB6"/>
    <w:rsid w:val="002B350D"/>
    <w:rsid w:val="002B6C6F"/>
    <w:rsid w:val="002B7029"/>
    <w:rsid w:val="002B7816"/>
    <w:rsid w:val="002B7BE0"/>
    <w:rsid w:val="002B7C7A"/>
    <w:rsid w:val="002B7CD7"/>
    <w:rsid w:val="002C0D0D"/>
    <w:rsid w:val="002C276E"/>
    <w:rsid w:val="002C39BA"/>
    <w:rsid w:val="002C3B44"/>
    <w:rsid w:val="002C43E0"/>
    <w:rsid w:val="002C7813"/>
    <w:rsid w:val="002D1AF4"/>
    <w:rsid w:val="002D50EC"/>
    <w:rsid w:val="002D68B2"/>
    <w:rsid w:val="002D6BD3"/>
    <w:rsid w:val="002D73E6"/>
    <w:rsid w:val="002D79F0"/>
    <w:rsid w:val="002E09CB"/>
    <w:rsid w:val="002E1810"/>
    <w:rsid w:val="002E1D52"/>
    <w:rsid w:val="002E1FE1"/>
    <w:rsid w:val="002E378C"/>
    <w:rsid w:val="002E4239"/>
    <w:rsid w:val="002E4E30"/>
    <w:rsid w:val="002E7AC9"/>
    <w:rsid w:val="002F09C2"/>
    <w:rsid w:val="002F209F"/>
    <w:rsid w:val="002F273E"/>
    <w:rsid w:val="002F4F9E"/>
    <w:rsid w:val="002F634F"/>
    <w:rsid w:val="00300EE5"/>
    <w:rsid w:val="003039A0"/>
    <w:rsid w:val="00303ED4"/>
    <w:rsid w:val="00304337"/>
    <w:rsid w:val="00305478"/>
    <w:rsid w:val="00305922"/>
    <w:rsid w:val="00305A89"/>
    <w:rsid w:val="00305BE7"/>
    <w:rsid w:val="00305F50"/>
    <w:rsid w:val="00306337"/>
    <w:rsid w:val="00307954"/>
    <w:rsid w:val="00307A66"/>
    <w:rsid w:val="00310AD4"/>
    <w:rsid w:val="003129C1"/>
    <w:rsid w:val="00313A90"/>
    <w:rsid w:val="00314917"/>
    <w:rsid w:val="00314C76"/>
    <w:rsid w:val="003151B4"/>
    <w:rsid w:val="003160D9"/>
    <w:rsid w:val="0031662C"/>
    <w:rsid w:val="00322BF5"/>
    <w:rsid w:val="0032331F"/>
    <w:rsid w:val="0032539E"/>
    <w:rsid w:val="003254B9"/>
    <w:rsid w:val="0032622A"/>
    <w:rsid w:val="0033025E"/>
    <w:rsid w:val="0033180E"/>
    <w:rsid w:val="00333354"/>
    <w:rsid w:val="00334163"/>
    <w:rsid w:val="00334785"/>
    <w:rsid w:val="00335256"/>
    <w:rsid w:val="00341E4B"/>
    <w:rsid w:val="003424E4"/>
    <w:rsid w:val="00342D15"/>
    <w:rsid w:val="0034454A"/>
    <w:rsid w:val="00345134"/>
    <w:rsid w:val="003451FF"/>
    <w:rsid w:val="00346168"/>
    <w:rsid w:val="00346775"/>
    <w:rsid w:val="0035017D"/>
    <w:rsid w:val="00350502"/>
    <w:rsid w:val="003512B9"/>
    <w:rsid w:val="0035218B"/>
    <w:rsid w:val="0035546F"/>
    <w:rsid w:val="00355AB2"/>
    <w:rsid w:val="00355E54"/>
    <w:rsid w:val="0035774D"/>
    <w:rsid w:val="00361A11"/>
    <w:rsid w:val="00361C3B"/>
    <w:rsid w:val="003622F6"/>
    <w:rsid w:val="00363FA1"/>
    <w:rsid w:val="00365E4E"/>
    <w:rsid w:val="00366883"/>
    <w:rsid w:val="00370E69"/>
    <w:rsid w:val="00371495"/>
    <w:rsid w:val="00371691"/>
    <w:rsid w:val="003722E6"/>
    <w:rsid w:val="003727AD"/>
    <w:rsid w:val="00375210"/>
    <w:rsid w:val="003774C4"/>
    <w:rsid w:val="00382E2E"/>
    <w:rsid w:val="00382FA8"/>
    <w:rsid w:val="00384501"/>
    <w:rsid w:val="0038497D"/>
    <w:rsid w:val="0038590F"/>
    <w:rsid w:val="003860FA"/>
    <w:rsid w:val="00386DB1"/>
    <w:rsid w:val="003879B5"/>
    <w:rsid w:val="00387CDA"/>
    <w:rsid w:val="003918F6"/>
    <w:rsid w:val="003924AB"/>
    <w:rsid w:val="00392D91"/>
    <w:rsid w:val="00394E20"/>
    <w:rsid w:val="00395E0A"/>
    <w:rsid w:val="003A2B4C"/>
    <w:rsid w:val="003A3009"/>
    <w:rsid w:val="003A450C"/>
    <w:rsid w:val="003A4CE6"/>
    <w:rsid w:val="003A5694"/>
    <w:rsid w:val="003A7A17"/>
    <w:rsid w:val="003B0F07"/>
    <w:rsid w:val="003B14A9"/>
    <w:rsid w:val="003B14BF"/>
    <w:rsid w:val="003B15AD"/>
    <w:rsid w:val="003B5D49"/>
    <w:rsid w:val="003B7237"/>
    <w:rsid w:val="003B7B8F"/>
    <w:rsid w:val="003C2D91"/>
    <w:rsid w:val="003C6B4A"/>
    <w:rsid w:val="003C6BA8"/>
    <w:rsid w:val="003C793D"/>
    <w:rsid w:val="003D08C2"/>
    <w:rsid w:val="003D1AFF"/>
    <w:rsid w:val="003D1BA1"/>
    <w:rsid w:val="003D36EB"/>
    <w:rsid w:val="003D5FC1"/>
    <w:rsid w:val="003D671E"/>
    <w:rsid w:val="003E06C7"/>
    <w:rsid w:val="003E0B3E"/>
    <w:rsid w:val="003E290A"/>
    <w:rsid w:val="003E29BD"/>
    <w:rsid w:val="003E2E9C"/>
    <w:rsid w:val="003E4780"/>
    <w:rsid w:val="003E4F31"/>
    <w:rsid w:val="003E5502"/>
    <w:rsid w:val="003E57EC"/>
    <w:rsid w:val="003E6275"/>
    <w:rsid w:val="003F17E0"/>
    <w:rsid w:val="003F187D"/>
    <w:rsid w:val="003F207F"/>
    <w:rsid w:val="003F2304"/>
    <w:rsid w:val="003F2C17"/>
    <w:rsid w:val="003F3CEB"/>
    <w:rsid w:val="003F3DF5"/>
    <w:rsid w:val="003F585D"/>
    <w:rsid w:val="003F6D40"/>
    <w:rsid w:val="00400B03"/>
    <w:rsid w:val="00401F97"/>
    <w:rsid w:val="00402233"/>
    <w:rsid w:val="00402484"/>
    <w:rsid w:val="0040358E"/>
    <w:rsid w:val="00403B5E"/>
    <w:rsid w:val="004040C5"/>
    <w:rsid w:val="00405D8F"/>
    <w:rsid w:val="00406A51"/>
    <w:rsid w:val="00406AB4"/>
    <w:rsid w:val="00406D7E"/>
    <w:rsid w:val="00412B32"/>
    <w:rsid w:val="004161B0"/>
    <w:rsid w:val="00416FF5"/>
    <w:rsid w:val="00420399"/>
    <w:rsid w:val="004225E1"/>
    <w:rsid w:val="0042417D"/>
    <w:rsid w:val="00425E4E"/>
    <w:rsid w:val="00427FF8"/>
    <w:rsid w:val="004306CF"/>
    <w:rsid w:val="00431757"/>
    <w:rsid w:val="00434FFB"/>
    <w:rsid w:val="00435A6A"/>
    <w:rsid w:val="004372DC"/>
    <w:rsid w:val="00437468"/>
    <w:rsid w:val="00437E79"/>
    <w:rsid w:val="00440644"/>
    <w:rsid w:val="0044108C"/>
    <w:rsid w:val="00442C11"/>
    <w:rsid w:val="0044428E"/>
    <w:rsid w:val="00451658"/>
    <w:rsid w:val="004533DB"/>
    <w:rsid w:val="00453AFD"/>
    <w:rsid w:val="004549B6"/>
    <w:rsid w:val="00455006"/>
    <w:rsid w:val="004564F1"/>
    <w:rsid w:val="00460C8C"/>
    <w:rsid w:val="0046153F"/>
    <w:rsid w:val="0046188C"/>
    <w:rsid w:val="00461F4A"/>
    <w:rsid w:val="0046212E"/>
    <w:rsid w:val="00463880"/>
    <w:rsid w:val="00464B2A"/>
    <w:rsid w:val="004659F6"/>
    <w:rsid w:val="004704CE"/>
    <w:rsid w:val="004706A9"/>
    <w:rsid w:val="0047273E"/>
    <w:rsid w:val="00473082"/>
    <w:rsid w:val="0047310A"/>
    <w:rsid w:val="00476D48"/>
    <w:rsid w:val="00477061"/>
    <w:rsid w:val="0047722B"/>
    <w:rsid w:val="00482AF2"/>
    <w:rsid w:val="004838AB"/>
    <w:rsid w:val="00483FBE"/>
    <w:rsid w:val="00487674"/>
    <w:rsid w:val="00490C2B"/>
    <w:rsid w:val="0049295D"/>
    <w:rsid w:val="00492CC0"/>
    <w:rsid w:val="0049306B"/>
    <w:rsid w:val="00496729"/>
    <w:rsid w:val="004A05B7"/>
    <w:rsid w:val="004A3514"/>
    <w:rsid w:val="004A5203"/>
    <w:rsid w:val="004B05BB"/>
    <w:rsid w:val="004B1423"/>
    <w:rsid w:val="004B236C"/>
    <w:rsid w:val="004B2980"/>
    <w:rsid w:val="004B3B89"/>
    <w:rsid w:val="004B611B"/>
    <w:rsid w:val="004B6172"/>
    <w:rsid w:val="004B7AD2"/>
    <w:rsid w:val="004C0507"/>
    <w:rsid w:val="004C07D9"/>
    <w:rsid w:val="004C107B"/>
    <w:rsid w:val="004C1E47"/>
    <w:rsid w:val="004C2C75"/>
    <w:rsid w:val="004C3C41"/>
    <w:rsid w:val="004C4ABA"/>
    <w:rsid w:val="004C51A0"/>
    <w:rsid w:val="004C6025"/>
    <w:rsid w:val="004C6779"/>
    <w:rsid w:val="004C6F56"/>
    <w:rsid w:val="004C7197"/>
    <w:rsid w:val="004C76A5"/>
    <w:rsid w:val="004D00E0"/>
    <w:rsid w:val="004D2446"/>
    <w:rsid w:val="004D25FE"/>
    <w:rsid w:val="004D2B19"/>
    <w:rsid w:val="004D2C76"/>
    <w:rsid w:val="004D3155"/>
    <w:rsid w:val="004D39AE"/>
    <w:rsid w:val="004D484F"/>
    <w:rsid w:val="004D4A45"/>
    <w:rsid w:val="004D4BDD"/>
    <w:rsid w:val="004D6F0B"/>
    <w:rsid w:val="004E0F1B"/>
    <w:rsid w:val="004E1361"/>
    <w:rsid w:val="004E2B13"/>
    <w:rsid w:val="004E2E62"/>
    <w:rsid w:val="004E319E"/>
    <w:rsid w:val="004E3EF0"/>
    <w:rsid w:val="004E499B"/>
    <w:rsid w:val="004E5052"/>
    <w:rsid w:val="004E5376"/>
    <w:rsid w:val="004E55BD"/>
    <w:rsid w:val="004E5B86"/>
    <w:rsid w:val="004E6716"/>
    <w:rsid w:val="004E6C73"/>
    <w:rsid w:val="004E798F"/>
    <w:rsid w:val="004F26ED"/>
    <w:rsid w:val="004F2A5E"/>
    <w:rsid w:val="004F43FF"/>
    <w:rsid w:val="004F4923"/>
    <w:rsid w:val="004F5DBD"/>
    <w:rsid w:val="004F5E60"/>
    <w:rsid w:val="004F648B"/>
    <w:rsid w:val="00500972"/>
    <w:rsid w:val="005020DE"/>
    <w:rsid w:val="00502226"/>
    <w:rsid w:val="00503CD3"/>
    <w:rsid w:val="00504229"/>
    <w:rsid w:val="005052F1"/>
    <w:rsid w:val="005054F2"/>
    <w:rsid w:val="00506435"/>
    <w:rsid w:val="00507CB7"/>
    <w:rsid w:val="005108FF"/>
    <w:rsid w:val="00516080"/>
    <w:rsid w:val="00520DF8"/>
    <w:rsid w:val="005219F0"/>
    <w:rsid w:val="00522489"/>
    <w:rsid w:val="00525418"/>
    <w:rsid w:val="00527EA8"/>
    <w:rsid w:val="005314E6"/>
    <w:rsid w:val="00531884"/>
    <w:rsid w:val="0053247F"/>
    <w:rsid w:val="00532656"/>
    <w:rsid w:val="0053429E"/>
    <w:rsid w:val="005368AA"/>
    <w:rsid w:val="0054288E"/>
    <w:rsid w:val="0054369B"/>
    <w:rsid w:val="00543DC0"/>
    <w:rsid w:val="005461DE"/>
    <w:rsid w:val="00551740"/>
    <w:rsid w:val="00551A0B"/>
    <w:rsid w:val="00553546"/>
    <w:rsid w:val="00553677"/>
    <w:rsid w:val="00555D13"/>
    <w:rsid w:val="00557831"/>
    <w:rsid w:val="00557CCC"/>
    <w:rsid w:val="00561445"/>
    <w:rsid w:val="005617A9"/>
    <w:rsid w:val="00562828"/>
    <w:rsid w:val="00562F13"/>
    <w:rsid w:val="005650FD"/>
    <w:rsid w:val="005655C0"/>
    <w:rsid w:val="0056589C"/>
    <w:rsid w:val="005669E6"/>
    <w:rsid w:val="005675D7"/>
    <w:rsid w:val="00567EBB"/>
    <w:rsid w:val="00567EDE"/>
    <w:rsid w:val="00570147"/>
    <w:rsid w:val="00570FFD"/>
    <w:rsid w:val="005728EF"/>
    <w:rsid w:val="005732CE"/>
    <w:rsid w:val="0057338A"/>
    <w:rsid w:val="005778AC"/>
    <w:rsid w:val="0057792D"/>
    <w:rsid w:val="00577EDD"/>
    <w:rsid w:val="00583A77"/>
    <w:rsid w:val="00592701"/>
    <w:rsid w:val="00593F65"/>
    <w:rsid w:val="005942BB"/>
    <w:rsid w:val="005A09A6"/>
    <w:rsid w:val="005A0F8A"/>
    <w:rsid w:val="005A1F18"/>
    <w:rsid w:val="005A2352"/>
    <w:rsid w:val="005A23C8"/>
    <w:rsid w:val="005A2730"/>
    <w:rsid w:val="005A4B05"/>
    <w:rsid w:val="005A565D"/>
    <w:rsid w:val="005A7AD0"/>
    <w:rsid w:val="005B06AB"/>
    <w:rsid w:val="005B1B7C"/>
    <w:rsid w:val="005B1C5D"/>
    <w:rsid w:val="005B48FA"/>
    <w:rsid w:val="005B5F26"/>
    <w:rsid w:val="005B732D"/>
    <w:rsid w:val="005C022A"/>
    <w:rsid w:val="005C0643"/>
    <w:rsid w:val="005C08C7"/>
    <w:rsid w:val="005C1654"/>
    <w:rsid w:val="005C2A0C"/>
    <w:rsid w:val="005C31A9"/>
    <w:rsid w:val="005C4377"/>
    <w:rsid w:val="005C4A0F"/>
    <w:rsid w:val="005C578E"/>
    <w:rsid w:val="005C6100"/>
    <w:rsid w:val="005C6B12"/>
    <w:rsid w:val="005C7F56"/>
    <w:rsid w:val="005D0F03"/>
    <w:rsid w:val="005D204D"/>
    <w:rsid w:val="005D2366"/>
    <w:rsid w:val="005D25DC"/>
    <w:rsid w:val="005D405B"/>
    <w:rsid w:val="005D7D71"/>
    <w:rsid w:val="005E0461"/>
    <w:rsid w:val="005E444F"/>
    <w:rsid w:val="005E481D"/>
    <w:rsid w:val="005E49AE"/>
    <w:rsid w:val="005E650D"/>
    <w:rsid w:val="005E677D"/>
    <w:rsid w:val="005F36F1"/>
    <w:rsid w:val="005F4453"/>
    <w:rsid w:val="005F477D"/>
    <w:rsid w:val="005F4991"/>
    <w:rsid w:val="005F6195"/>
    <w:rsid w:val="005F62B3"/>
    <w:rsid w:val="005F6782"/>
    <w:rsid w:val="005F724B"/>
    <w:rsid w:val="006003A0"/>
    <w:rsid w:val="0060110A"/>
    <w:rsid w:val="006011A5"/>
    <w:rsid w:val="0060146E"/>
    <w:rsid w:val="00602F62"/>
    <w:rsid w:val="00603DE6"/>
    <w:rsid w:val="006043F1"/>
    <w:rsid w:val="006061C9"/>
    <w:rsid w:val="00606971"/>
    <w:rsid w:val="00606EF2"/>
    <w:rsid w:val="006073FE"/>
    <w:rsid w:val="00610ED4"/>
    <w:rsid w:val="006131C0"/>
    <w:rsid w:val="00613E90"/>
    <w:rsid w:val="00616686"/>
    <w:rsid w:val="006171B5"/>
    <w:rsid w:val="0062013B"/>
    <w:rsid w:val="00620DBE"/>
    <w:rsid w:val="00620FF4"/>
    <w:rsid w:val="006214E6"/>
    <w:rsid w:val="00622C01"/>
    <w:rsid w:val="00622C10"/>
    <w:rsid w:val="006238AB"/>
    <w:rsid w:val="00624EAE"/>
    <w:rsid w:val="00625C98"/>
    <w:rsid w:val="00625CFB"/>
    <w:rsid w:val="00627527"/>
    <w:rsid w:val="00636014"/>
    <w:rsid w:val="00637DCF"/>
    <w:rsid w:val="0064048A"/>
    <w:rsid w:val="00643C24"/>
    <w:rsid w:val="00645E2B"/>
    <w:rsid w:val="00646BDF"/>
    <w:rsid w:val="00647245"/>
    <w:rsid w:val="00647713"/>
    <w:rsid w:val="006537D9"/>
    <w:rsid w:val="006576EC"/>
    <w:rsid w:val="00657A74"/>
    <w:rsid w:val="00660C4B"/>
    <w:rsid w:val="00662C63"/>
    <w:rsid w:val="0066387D"/>
    <w:rsid w:val="00663956"/>
    <w:rsid w:val="006655BD"/>
    <w:rsid w:val="00666C4D"/>
    <w:rsid w:val="00667A95"/>
    <w:rsid w:val="00667D02"/>
    <w:rsid w:val="006707A7"/>
    <w:rsid w:val="00671F0B"/>
    <w:rsid w:val="00672FCE"/>
    <w:rsid w:val="006746A9"/>
    <w:rsid w:val="00675003"/>
    <w:rsid w:val="00675066"/>
    <w:rsid w:val="006754AE"/>
    <w:rsid w:val="00676C3F"/>
    <w:rsid w:val="006804B5"/>
    <w:rsid w:val="00681488"/>
    <w:rsid w:val="00683193"/>
    <w:rsid w:val="006833BB"/>
    <w:rsid w:val="00684023"/>
    <w:rsid w:val="006840C3"/>
    <w:rsid w:val="00684E21"/>
    <w:rsid w:val="006852CA"/>
    <w:rsid w:val="00686D2D"/>
    <w:rsid w:val="00687BBC"/>
    <w:rsid w:val="00690EA9"/>
    <w:rsid w:val="00691314"/>
    <w:rsid w:val="00691E20"/>
    <w:rsid w:val="00693B95"/>
    <w:rsid w:val="00693C1D"/>
    <w:rsid w:val="00696CD0"/>
    <w:rsid w:val="00697269"/>
    <w:rsid w:val="00697CBD"/>
    <w:rsid w:val="006A1112"/>
    <w:rsid w:val="006A178D"/>
    <w:rsid w:val="006A18F5"/>
    <w:rsid w:val="006A20DA"/>
    <w:rsid w:val="006A4A78"/>
    <w:rsid w:val="006A634F"/>
    <w:rsid w:val="006A6D59"/>
    <w:rsid w:val="006A6DE0"/>
    <w:rsid w:val="006A7613"/>
    <w:rsid w:val="006B2CC6"/>
    <w:rsid w:val="006B3473"/>
    <w:rsid w:val="006B4808"/>
    <w:rsid w:val="006B5470"/>
    <w:rsid w:val="006B5EEA"/>
    <w:rsid w:val="006B6021"/>
    <w:rsid w:val="006B7FC9"/>
    <w:rsid w:val="006C1A8C"/>
    <w:rsid w:val="006C3113"/>
    <w:rsid w:val="006C354E"/>
    <w:rsid w:val="006C4460"/>
    <w:rsid w:val="006C5531"/>
    <w:rsid w:val="006D2B8F"/>
    <w:rsid w:val="006D3B1E"/>
    <w:rsid w:val="006D5EA7"/>
    <w:rsid w:val="006E028D"/>
    <w:rsid w:val="006E3FAC"/>
    <w:rsid w:val="006E5375"/>
    <w:rsid w:val="006E60D4"/>
    <w:rsid w:val="006E681D"/>
    <w:rsid w:val="006E68F8"/>
    <w:rsid w:val="006E7D9D"/>
    <w:rsid w:val="006F1166"/>
    <w:rsid w:val="006F1650"/>
    <w:rsid w:val="006F423D"/>
    <w:rsid w:val="006F4597"/>
    <w:rsid w:val="006F4864"/>
    <w:rsid w:val="006F48BC"/>
    <w:rsid w:val="006F4F49"/>
    <w:rsid w:val="006F5609"/>
    <w:rsid w:val="006F5DA9"/>
    <w:rsid w:val="006F65FB"/>
    <w:rsid w:val="006F698A"/>
    <w:rsid w:val="006F6B1C"/>
    <w:rsid w:val="00705AFE"/>
    <w:rsid w:val="00705E1D"/>
    <w:rsid w:val="0070646F"/>
    <w:rsid w:val="00706714"/>
    <w:rsid w:val="007067E4"/>
    <w:rsid w:val="00706C61"/>
    <w:rsid w:val="00707ADC"/>
    <w:rsid w:val="0071362B"/>
    <w:rsid w:val="00713B84"/>
    <w:rsid w:val="00714C7E"/>
    <w:rsid w:val="00714EB9"/>
    <w:rsid w:val="00714F79"/>
    <w:rsid w:val="00715866"/>
    <w:rsid w:val="007172C3"/>
    <w:rsid w:val="00717569"/>
    <w:rsid w:val="00720AB0"/>
    <w:rsid w:val="00721ED8"/>
    <w:rsid w:val="00722837"/>
    <w:rsid w:val="00722EE6"/>
    <w:rsid w:val="00723436"/>
    <w:rsid w:val="0072435F"/>
    <w:rsid w:val="00724400"/>
    <w:rsid w:val="00725717"/>
    <w:rsid w:val="00725BEA"/>
    <w:rsid w:val="007271DC"/>
    <w:rsid w:val="007272E9"/>
    <w:rsid w:val="00727E5D"/>
    <w:rsid w:val="0073049E"/>
    <w:rsid w:val="007304C6"/>
    <w:rsid w:val="00730520"/>
    <w:rsid w:val="0073206C"/>
    <w:rsid w:val="00732C78"/>
    <w:rsid w:val="00741835"/>
    <w:rsid w:val="00742537"/>
    <w:rsid w:val="00743E2B"/>
    <w:rsid w:val="00744F0D"/>
    <w:rsid w:val="00745E0D"/>
    <w:rsid w:val="007472A1"/>
    <w:rsid w:val="00747CD4"/>
    <w:rsid w:val="00747D4D"/>
    <w:rsid w:val="007522A0"/>
    <w:rsid w:val="00752392"/>
    <w:rsid w:val="00752911"/>
    <w:rsid w:val="0075322C"/>
    <w:rsid w:val="007549BB"/>
    <w:rsid w:val="00754A5D"/>
    <w:rsid w:val="00757CA5"/>
    <w:rsid w:val="007600A0"/>
    <w:rsid w:val="00760E7D"/>
    <w:rsid w:val="00763416"/>
    <w:rsid w:val="00764C50"/>
    <w:rsid w:val="00765984"/>
    <w:rsid w:val="00765CFC"/>
    <w:rsid w:val="00771CCC"/>
    <w:rsid w:val="00772187"/>
    <w:rsid w:val="007731EC"/>
    <w:rsid w:val="0077351D"/>
    <w:rsid w:val="00773D46"/>
    <w:rsid w:val="00774366"/>
    <w:rsid w:val="007748A7"/>
    <w:rsid w:val="00774E54"/>
    <w:rsid w:val="0077558B"/>
    <w:rsid w:val="00776F8A"/>
    <w:rsid w:val="00777BF2"/>
    <w:rsid w:val="007808DF"/>
    <w:rsid w:val="007847B0"/>
    <w:rsid w:val="007850F0"/>
    <w:rsid w:val="00785F8A"/>
    <w:rsid w:val="0078633A"/>
    <w:rsid w:val="00786659"/>
    <w:rsid w:val="00792A4E"/>
    <w:rsid w:val="00795514"/>
    <w:rsid w:val="00796DF0"/>
    <w:rsid w:val="007A2D2E"/>
    <w:rsid w:val="007A2F79"/>
    <w:rsid w:val="007A36D0"/>
    <w:rsid w:val="007A3FFD"/>
    <w:rsid w:val="007A404B"/>
    <w:rsid w:val="007A61E5"/>
    <w:rsid w:val="007B1D4C"/>
    <w:rsid w:val="007B1F43"/>
    <w:rsid w:val="007B60CD"/>
    <w:rsid w:val="007B7B2F"/>
    <w:rsid w:val="007C0780"/>
    <w:rsid w:val="007C1522"/>
    <w:rsid w:val="007C166F"/>
    <w:rsid w:val="007C1D89"/>
    <w:rsid w:val="007C271C"/>
    <w:rsid w:val="007C608A"/>
    <w:rsid w:val="007D1B50"/>
    <w:rsid w:val="007D3426"/>
    <w:rsid w:val="007D48FC"/>
    <w:rsid w:val="007D55A9"/>
    <w:rsid w:val="007D5AF2"/>
    <w:rsid w:val="007D6481"/>
    <w:rsid w:val="007D78AA"/>
    <w:rsid w:val="007E03CD"/>
    <w:rsid w:val="007E1902"/>
    <w:rsid w:val="007E209C"/>
    <w:rsid w:val="007E3C83"/>
    <w:rsid w:val="007E47F3"/>
    <w:rsid w:val="007E5EDE"/>
    <w:rsid w:val="007E7C4E"/>
    <w:rsid w:val="007F20F7"/>
    <w:rsid w:val="007F2F41"/>
    <w:rsid w:val="007F35AF"/>
    <w:rsid w:val="007F377C"/>
    <w:rsid w:val="007F41AD"/>
    <w:rsid w:val="007F422A"/>
    <w:rsid w:val="007F5B36"/>
    <w:rsid w:val="007F68FF"/>
    <w:rsid w:val="007F698F"/>
    <w:rsid w:val="007F6B33"/>
    <w:rsid w:val="007F7502"/>
    <w:rsid w:val="007F7EAC"/>
    <w:rsid w:val="008018BE"/>
    <w:rsid w:val="0081163A"/>
    <w:rsid w:val="00811A8F"/>
    <w:rsid w:val="008153C9"/>
    <w:rsid w:val="008156BD"/>
    <w:rsid w:val="00816410"/>
    <w:rsid w:val="008203F0"/>
    <w:rsid w:val="008210A8"/>
    <w:rsid w:val="008234D0"/>
    <w:rsid w:val="008242F4"/>
    <w:rsid w:val="008251AC"/>
    <w:rsid w:val="008256F3"/>
    <w:rsid w:val="008274F6"/>
    <w:rsid w:val="0083015E"/>
    <w:rsid w:val="00830820"/>
    <w:rsid w:val="00830B6F"/>
    <w:rsid w:val="008320D5"/>
    <w:rsid w:val="00833387"/>
    <w:rsid w:val="008339A6"/>
    <w:rsid w:val="00833CF1"/>
    <w:rsid w:val="00835368"/>
    <w:rsid w:val="00835A33"/>
    <w:rsid w:val="00837AE0"/>
    <w:rsid w:val="008409BE"/>
    <w:rsid w:val="0084109D"/>
    <w:rsid w:val="00841733"/>
    <w:rsid w:val="00841894"/>
    <w:rsid w:val="00841943"/>
    <w:rsid w:val="0084370F"/>
    <w:rsid w:val="0084625D"/>
    <w:rsid w:val="00847E9C"/>
    <w:rsid w:val="0085056C"/>
    <w:rsid w:val="00851734"/>
    <w:rsid w:val="0085241E"/>
    <w:rsid w:val="0085291D"/>
    <w:rsid w:val="0085399F"/>
    <w:rsid w:val="00854B32"/>
    <w:rsid w:val="00855580"/>
    <w:rsid w:val="00855AB7"/>
    <w:rsid w:val="0086126B"/>
    <w:rsid w:val="00861541"/>
    <w:rsid w:val="00861E0F"/>
    <w:rsid w:val="0087187C"/>
    <w:rsid w:val="0087204F"/>
    <w:rsid w:val="008735CF"/>
    <w:rsid w:val="0087376F"/>
    <w:rsid w:val="00875388"/>
    <w:rsid w:val="008765A6"/>
    <w:rsid w:val="00880225"/>
    <w:rsid w:val="00881855"/>
    <w:rsid w:val="00881BDE"/>
    <w:rsid w:val="00881FF2"/>
    <w:rsid w:val="0088442A"/>
    <w:rsid w:val="00884E4E"/>
    <w:rsid w:val="00884EB5"/>
    <w:rsid w:val="00884F75"/>
    <w:rsid w:val="00885136"/>
    <w:rsid w:val="008856A5"/>
    <w:rsid w:val="008864F7"/>
    <w:rsid w:val="00886635"/>
    <w:rsid w:val="008868C7"/>
    <w:rsid w:val="00887207"/>
    <w:rsid w:val="00887367"/>
    <w:rsid w:val="008879C8"/>
    <w:rsid w:val="0089056D"/>
    <w:rsid w:val="008930CD"/>
    <w:rsid w:val="0089424E"/>
    <w:rsid w:val="00895160"/>
    <w:rsid w:val="00895EB2"/>
    <w:rsid w:val="00896F94"/>
    <w:rsid w:val="008979EB"/>
    <w:rsid w:val="008A001B"/>
    <w:rsid w:val="008A1E35"/>
    <w:rsid w:val="008A3949"/>
    <w:rsid w:val="008A5619"/>
    <w:rsid w:val="008A729A"/>
    <w:rsid w:val="008B008D"/>
    <w:rsid w:val="008B27EC"/>
    <w:rsid w:val="008B2E3A"/>
    <w:rsid w:val="008B313F"/>
    <w:rsid w:val="008B334D"/>
    <w:rsid w:val="008B3535"/>
    <w:rsid w:val="008B38C1"/>
    <w:rsid w:val="008B3985"/>
    <w:rsid w:val="008B5883"/>
    <w:rsid w:val="008B72DA"/>
    <w:rsid w:val="008C0BD5"/>
    <w:rsid w:val="008C19F4"/>
    <w:rsid w:val="008C4958"/>
    <w:rsid w:val="008C573B"/>
    <w:rsid w:val="008C7168"/>
    <w:rsid w:val="008D048B"/>
    <w:rsid w:val="008D10BA"/>
    <w:rsid w:val="008D1815"/>
    <w:rsid w:val="008D30FF"/>
    <w:rsid w:val="008D3376"/>
    <w:rsid w:val="008D4C89"/>
    <w:rsid w:val="008D4F11"/>
    <w:rsid w:val="008D52C0"/>
    <w:rsid w:val="008D5A24"/>
    <w:rsid w:val="008D5FAF"/>
    <w:rsid w:val="008E17B8"/>
    <w:rsid w:val="008E2096"/>
    <w:rsid w:val="008E3A98"/>
    <w:rsid w:val="008E5248"/>
    <w:rsid w:val="008E7BF1"/>
    <w:rsid w:val="008F0DAD"/>
    <w:rsid w:val="008F5212"/>
    <w:rsid w:val="008F5CDD"/>
    <w:rsid w:val="008F60E2"/>
    <w:rsid w:val="008F67D3"/>
    <w:rsid w:val="008F7B50"/>
    <w:rsid w:val="008F7D13"/>
    <w:rsid w:val="0090146B"/>
    <w:rsid w:val="009028C6"/>
    <w:rsid w:val="00902E8C"/>
    <w:rsid w:val="0090320A"/>
    <w:rsid w:val="00904AB0"/>
    <w:rsid w:val="0090511C"/>
    <w:rsid w:val="00906568"/>
    <w:rsid w:val="009073AB"/>
    <w:rsid w:val="0090748F"/>
    <w:rsid w:val="009103FF"/>
    <w:rsid w:val="00910E4E"/>
    <w:rsid w:val="0091333E"/>
    <w:rsid w:val="009149CA"/>
    <w:rsid w:val="009154A6"/>
    <w:rsid w:val="00921B73"/>
    <w:rsid w:val="00923C65"/>
    <w:rsid w:val="00923C69"/>
    <w:rsid w:val="00924D9D"/>
    <w:rsid w:val="00926BD1"/>
    <w:rsid w:val="00927DF8"/>
    <w:rsid w:val="00927F3B"/>
    <w:rsid w:val="009325BF"/>
    <w:rsid w:val="00934141"/>
    <w:rsid w:val="00935322"/>
    <w:rsid w:val="00936965"/>
    <w:rsid w:val="0093714A"/>
    <w:rsid w:val="00937441"/>
    <w:rsid w:val="00937693"/>
    <w:rsid w:val="00937719"/>
    <w:rsid w:val="009404C5"/>
    <w:rsid w:val="00942222"/>
    <w:rsid w:val="0094402D"/>
    <w:rsid w:val="00944C3F"/>
    <w:rsid w:val="00945982"/>
    <w:rsid w:val="009474FE"/>
    <w:rsid w:val="00952E2E"/>
    <w:rsid w:val="00953574"/>
    <w:rsid w:val="00953610"/>
    <w:rsid w:val="00953C14"/>
    <w:rsid w:val="00954ACA"/>
    <w:rsid w:val="00957727"/>
    <w:rsid w:val="00957BA1"/>
    <w:rsid w:val="00961202"/>
    <w:rsid w:val="009618A1"/>
    <w:rsid w:val="00961D36"/>
    <w:rsid w:val="00964BC7"/>
    <w:rsid w:val="00965BB7"/>
    <w:rsid w:val="00966C74"/>
    <w:rsid w:val="00966E02"/>
    <w:rsid w:val="009736C5"/>
    <w:rsid w:val="00973BC0"/>
    <w:rsid w:val="00976F79"/>
    <w:rsid w:val="009778D5"/>
    <w:rsid w:val="00980625"/>
    <w:rsid w:val="00980707"/>
    <w:rsid w:val="0098245C"/>
    <w:rsid w:val="009825F8"/>
    <w:rsid w:val="009838BE"/>
    <w:rsid w:val="00983A0B"/>
    <w:rsid w:val="0098481F"/>
    <w:rsid w:val="0098518D"/>
    <w:rsid w:val="00985347"/>
    <w:rsid w:val="009858A8"/>
    <w:rsid w:val="00986A82"/>
    <w:rsid w:val="00991D94"/>
    <w:rsid w:val="00994846"/>
    <w:rsid w:val="00994AC3"/>
    <w:rsid w:val="00994BAC"/>
    <w:rsid w:val="0099517A"/>
    <w:rsid w:val="009956DA"/>
    <w:rsid w:val="00995E72"/>
    <w:rsid w:val="009A05B0"/>
    <w:rsid w:val="009A0C9B"/>
    <w:rsid w:val="009A2BDC"/>
    <w:rsid w:val="009A3E36"/>
    <w:rsid w:val="009A40FD"/>
    <w:rsid w:val="009A4308"/>
    <w:rsid w:val="009A61E3"/>
    <w:rsid w:val="009A656C"/>
    <w:rsid w:val="009B0463"/>
    <w:rsid w:val="009B0A52"/>
    <w:rsid w:val="009B0E91"/>
    <w:rsid w:val="009B1264"/>
    <w:rsid w:val="009B12E9"/>
    <w:rsid w:val="009B1695"/>
    <w:rsid w:val="009B2711"/>
    <w:rsid w:val="009B4382"/>
    <w:rsid w:val="009B46C6"/>
    <w:rsid w:val="009B4775"/>
    <w:rsid w:val="009B59F8"/>
    <w:rsid w:val="009C05ED"/>
    <w:rsid w:val="009C331B"/>
    <w:rsid w:val="009C49B2"/>
    <w:rsid w:val="009C51A8"/>
    <w:rsid w:val="009C53FB"/>
    <w:rsid w:val="009C5719"/>
    <w:rsid w:val="009C6997"/>
    <w:rsid w:val="009D196A"/>
    <w:rsid w:val="009D357D"/>
    <w:rsid w:val="009D5433"/>
    <w:rsid w:val="009D6546"/>
    <w:rsid w:val="009D7A22"/>
    <w:rsid w:val="009E095D"/>
    <w:rsid w:val="009E222F"/>
    <w:rsid w:val="009E268B"/>
    <w:rsid w:val="009E4BB1"/>
    <w:rsid w:val="009E4F35"/>
    <w:rsid w:val="009E63B7"/>
    <w:rsid w:val="009E7BB3"/>
    <w:rsid w:val="009F05D5"/>
    <w:rsid w:val="009F1266"/>
    <w:rsid w:val="009F24CC"/>
    <w:rsid w:val="009F3785"/>
    <w:rsid w:val="009F47D5"/>
    <w:rsid w:val="009F4FD1"/>
    <w:rsid w:val="009F6791"/>
    <w:rsid w:val="009F7145"/>
    <w:rsid w:val="009F7AD5"/>
    <w:rsid w:val="00A00A2C"/>
    <w:rsid w:val="00A00A5E"/>
    <w:rsid w:val="00A01795"/>
    <w:rsid w:val="00A1268F"/>
    <w:rsid w:val="00A13BE5"/>
    <w:rsid w:val="00A17815"/>
    <w:rsid w:val="00A17B2C"/>
    <w:rsid w:val="00A224A6"/>
    <w:rsid w:val="00A26058"/>
    <w:rsid w:val="00A27335"/>
    <w:rsid w:val="00A300C6"/>
    <w:rsid w:val="00A330C0"/>
    <w:rsid w:val="00A33C71"/>
    <w:rsid w:val="00A41254"/>
    <w:rsid w:val="00A41B6E"/>
    <w:rsid w:val="00A424CB"/>
    <w:rsid w:val="00A42E31"/>
    <w:rsid w:val="00A4763F"/>
    <w:rsid w:val="00A52F4D"/>
    <w:rsid w:val="00A5397B"/>
    <w:rsid w:val="00A53FC4"/>
    <w:rsid w:val="00A61B27"/>
    <w:rsid w:val="00A61BDF"/>
    <w:rsid w:val="00A61D5E"/>
    <w:rsid w:val="00A621B4"/>
    <w:rsid w:val="00A63287"/>
    <w:rsid w:val="00A6400F"/>
    <w:rsid w:val="00A64A4C"/>
    <w:rsid w:val="00A650B9"/>
    <w:rsid w:val="00A66ED8"/>
    <w:rsid w:val="00A7051D"/>
    <w:rsid w:val="00A713D8"/>
    <w:rsid w:val="00A71B1F"/>
    <w:rsid w:val="00A72106"/>
    <w:rsid w:val="00A73629"/>
    <w:rsid w:val="00A75839"/>
    <w:rsid w:val="00A76E65"/>
    <w:rsid w:val="00A80053"/>
    <w:rsid w:val="00A81ED9"/>
    <w:rsid w:val="00A83E1D"/>
    <w:rsid w:val="00A84C05"/>
    <w:rsid w:val="00A86AC4"/>
    <w:rsid w:val="00A87A90"/>
    <w:rsid w:val="00A921AC"/>
    <w:rsid w:val="00A93473"/>
    <w:rsid w:val="00A93553"/>
    <w:rsid w:val="00A93797"/>
    <w:rsid w:val="00A93F18"/>
    <w:rsid w:val="00A95915"/>
    <w:rsid w:val="00AA039C"/>
    <w:rsid w:val="00AA1AD4"/>
    <w:rsid w:val="00AA1D5B"/>
    <w:rsid w:val="00AA25C1"/>
    <w:rsid w:val="00AA2FA0"/>
    <w:rsid w:val="00AA3037"/>
    <w:rsid w:val="00AA3DC7"/>
    <w:rsid w:val="00AA5776"/>
    <w:rsid w:val="00AA5E00"/>
    <w:rsid w:val="00AB0C10"/>
    <w:rsid w:val="00AB1298"/>
    <w:rsid w:val="00AB3FE4"/>
    <w:rsid w:val="00AB4323"/>
    <w:rsid w:val="00AB5BFE"/>
    <w:rsid w:val="00AB752E"/>
    <w:rsid w:val="00AC10D1"/>
    <w:rsid w:val="00AC1961"/>
    <w:rsid w:val="00AC2856"/>
    <w:rsid w:val="00AC2E23"/>
    <w:rsid w:val="00AC2FA5"/>
    <w:rsid w:val="00AC39B9"/>
    <w:rsid w:val="00AC544C"/>
    <w:rsid w:val="00AC5DA1"/>
    <w:rsid w:val="00AC69A3"/>
    <w:rsid w:val="00AC745C"/>
    <w:rsid w:val="00AC7D6D"/>
    <w:rsid w:val="00AC7F79"/>
    <w:rsid w:val="00AD2A69"/>
    <w:rsid w:val="00AD3E37"/>
    <w:rsid w:val="00AD5AF2"/>
    <w:rsid w:val="00AD6678"/>
    <w:rsid w:val="00AD6C3B"/>
    <w:rsid w:val="00AE04CD"/>
    <w:rsid w:val="00AE1198"/>
    <w:rsid w:val="00AE159F"/>
    <w:rsid w:val="00AE1CD1"/>
    <w:rsid w:val="00AE39DD"/>
    <w:rsid w:val="00AE491F"/>
    <w:rsid w:val="00AE6D22"/>
    <w:rsid w:val="00AF1046"/>
    <w:rsid w:val="00AF43F9"/>
    <w:rsid w:val="00AF7D8C"/>
    <w:rsid w:val="00B00442"/>
    <w:rsid w:val="00B00C18"/>
    <w:rsid w:val="00B01A44"/>
    <w:rsid w:val="00B022F7"/>
    <w:rsid w:val="00B03E90"/>
    <w:rsid w:val="00B042AC"/>
    <w:rsid w:val="00B05265"/>
    <w:rsid w:val="00B055DA"/>
    <w:rsid w:val="00B055F2"/>
    <w:rsid w:val="00B05BAE"/>
    <w:rsid w:val="00B065DF"/>
    <w:rsid w:val="00B06F47"/>
    <w:rsid w:val="00B07C6F"/>
    <w:rsid w:val="00B07EEF"/>
    <w:rsid w:val="00B107CB"/>
    <w:rsid w:val="00B1264A"/>
    <w:rsid w:val="00B1337E"/>
    <w:rsid w:val="00B15FB8"/>
    <w:rsid w:val="00B17657"/>
    <w:rsid w:val="00B210E0"/>
    <w:rsid w:val="00B22111"/>
    <w:rsid w:val="00B2233A"/>
    <w:rsid w:val="00B2302E"/>
    <w:rsid w:val="00B23613"/>
    <w:rsid w:val="00B24B86"/>
    <w:rsid w:val="00B255D2"/>
    <w:rsid w:val="00B25BB1"/>
    <w:rsid w:val="00B267DE"/>
    <w:rsid w:val="00B2692E"/>
    <w:rsid w:val="00B303F0"/>
    <w:rsid w:val="00B31F27"/>
    <w:rsid w:val="00B345E9"/>
    <w:rsid w:val="00B34BBB"/>
    <w:rsid w:val="00B35220"/>
    <w:rsid w:val="00B35D21"/>
    <w:rsid w:val="00B377C6"/>
    <w:rsid w:val="00B3782A"/>
    <w:rsid w:val="00B406CB"/>
    <w:rsid w:val="00B415AF"/>
    <w:rsid w:val="00B41671"/>
    <w:rsid w:val="00B431A6"/>
    <w:rsid w:val="00B43469"/>
    <w:rsid w:val="00B44EDA"/>
    <w:rsid w:val="00B46314"/>
    <w:rsid w:val="00B502C2"/>
    <w:rsid w:val="00B50BFD"/>
    <w:rsid w:val="00B515FF"/>
    <w:rsid w:val="00B517BA"/>
    <w:rsid w:val="00B53072"/>
    <w:rsid w:val="00B530C6"/>
    <w:rsid w:val="00B564E6"/>
    <w:rsid w:val="00B5697B"/>
    <w:rsid w:val="00B56CE9"/>
    <w:rsid w:val="00B57622"/>
    <w:rsid w:val="00B57C39"/>
    <w:rsid w:val="00B57D29"/>
    <w:rsid w:val="00B61F57"/>
    <w:rsid w:val="00B629D5"/>
    <w:rsid w:val="00B629F3"/>
    <w:rsid w:val="00B64E5E"/>
    <w:rsid w:val="00B658DC"/>
    <w:rsid w:val="00B65EB4"/>
    <w:rsid w:val="00B70411"/>
    <w:rsid w:val="00B72B06"/>
    <w:rsid w:val="00B733A6"/>
    <w:rsid w:val="00B74519"/>
    <w:rsid w:val="00B77788"/>
    <w:rsid w:val="00B800F8"/>
    <w:rsid w:val="00B8167C"/>
    <w:rsid w:val="00B82D06"/>
    <w:rsid w:val="00B83FF3"/>
    <w:rsid w:val="00B84E73"/>
    <w:rsid w:val="00B852F5"/>
    <w:rsid w:val="00B87BD7"/>
    <w:rsid w:val="00B900D3"/>
    <w:rsid w:val="00B906A1"/>
    <w:rsid w:val="00B90A9C"/>
    <w:rsid w:val="00B90DB4"/>
    <w:rsid w:val="00B91C9E"/>
    <w:rsid w:val="00B91D01"/>
    <w:rsid w:val="00B92AA1"/>
    <w:rsid w:val="00B92F84"/>
    <w:rsid w:val="00B93B9A"/>
    <w:rsid w:val="00B941E4"/>
    <w:rsid w:val="00B945DF"/>
    <w:rsid w:val="00B962E5"/>
    <w:rsid w:val="00B96808"/>
    <w:rsid w:val="00B96D23"/>
    <w:rsid w:val="00BA1247"/>
    <w:rsid w:val="00BA129D"/>
    <w:rsid w:val="00BA249A"/>
    <w:rsid w:val="00BA2CEB"/>
    <w:rsid w:val="00BA3A83"/>
    <w:rsid w:val="00BA6FA2"/>
    <w:rsid w:val="00BB02A4"/>
    <w:rsid w:val="00BB1038"/>
    <w:rsid w:val="00BB1B95"/>
    <w:rsid w:val="00BB31CD"/>
    <w:rsid w:val="00BB6BBD"/>
    <w:rsid w:val="00BB71DD"/>
    <w:rsid w:val="00BC1656"/>
    <w:rsid w:val="00BC1C61"/>
    <w:rsid w:val="00BC4A6E"/>
    <w:rsid w:val="00BC685A"/>
    <w:rsid w:val="00BC7F3E"/>
    <w:rsid w:val="00BD063A"/>
    <w:rsid w:val="00BD794A"/>
    <w:rsid w:val="00BE0B4A"/>
    <w:rsid w:val="00BE1147"/>
    <w:rsid w:val="00BE1636"/>
    <w:rsid w:val="00BE16BD"/>
    <w:rsid w:val="00BE1713"/>
    <w:rsid w:val="00BE1AA7"/>
    <w:rsid w:val="00BE2297"/>
    <w:rsid w:val="00BE2E97"/>
    <w:rsid w:val="00BE5AEF"/>
    <w:rsid w:val="00BE6EE9"/>
    <w:rsid w:val="00BF08BE"/>
    <w:rsid w:val="00BF2BC2"/>
    <w:rsid w:val="00BF327E"/>
    <w:rsid w:val="00BF4413"/>
    <w:rsid w:val="00BF4871"/>
    <w:rsid w:val="00BF4EDC"/>
    <w:rsid w:val="00BF6D03"/>
    <w:rsid w:val="00BF74CA"/>
    <w:rsid w:val="00C0198D"/>
    <w:rsid w:val="00C02FAC"/>
    <w:rsid w:val="00C042C6"/>
    <w:rsid w:val="00C049B8"/>
    <w:rsid w:val="00C06964"/>
    <w:rsid w:val="00C07A78"/>
    <w:rsid w:val="00C1084C"/>
    <w:rsid w:val="00C11FD7"/>
    <w:rsid w:val="00C12795"/>
    <w:rsid w:val="00C138AA"/>
    <w:rsid w:val="00C145AD"/>
    <w:rsid w:val="00C17D2D"/>
    <w:rsid w:val="00C20461"/>
    <w:rsid w:val="00C2131F"/>
    <w:rsid w:val="00C233E1"/>
    <w:rsid w:val="00C241FF"/>
    <w:rsid w:val="00C26532"/>
    <w:rsid w:val="00C27D2F"/>
    <w:rsid w:val="00C30C34"/>
    <w:rsid w:val="00C322AA"/>
    <w:rsid w:val="00C328F7"/>
    <w:rsid w:val="00C32FE6"/>
    <w:rsid w:val="00C33DCA"/>
    <w:rsid w:val="00C34587"/>
    <w:rsid w:val="00C35182"/>
    <w:rsid w:val="00C370C2"/>
    <w:rsid w:val="00C37824"/>
    <w:rsid w:val="00C40272"/>
    <w:rsid w:val="00C40E01"/>
    <w:rsid w:val="00C40FEF"/>
    <w:rsid w:val="00C432FA"/>
    <w:rsid w:val="00C43FF6"/>
    <w:rsid w:val="00C4487E"/>
    <w:rsid w:val="00C448BF"/>
    <w:rsid w:val="00C50A26"/>
    <w:rsid w:val="00C52511"/>
    <w:rsid w:val="00C562FE"/>
    <w:rsid w:val="00C56939"/>
    <w:rsid w:val="00C56F28"/>
    <w:rsid w:val="00C5704E"/>
    <w:rsid w:val="00C57BEE"/>
    <w:rsid w:val="00C57CF6"/>
    <w:rsid w:val="00C6042E"/>
    <w:rsid w:val="00C60BF1"/>
    <w:rsid w:val="00C63365"/>
    <w:rsid w:val="00C63F0A"/>
    <w:rsid w:val="00C64D59"/>
    <w:rsid w:val="00C71353"/>
    <w:rsid w:val="00C72D73"/>
    <w:rsid w:val="00C73BC8"/>
    <w:rsid w:val="00C74288"/>
    <w:rsid w:val="00C746C9"/>
    <w:rsid w:val="00C7602E"/>
    <w:rsid w:val="00C76372"/>
    <w:rsid w:val="00C806F0"/>
    <w:rsid w:val="00C808E6"/>
    <w:rsid w:val="00C80F4A"/>
    <w:rsid w:val="00C81E4F"/>
    <w:rsid w:val="00C81EE9"/>
    <w:rsid w:val="00C82C70"/>
    <w:rsid w:val="00C833E1"/>
    <w:rsid w:val="00C83B4D"/>
    <w:rsid w:val="00C8580F"/>
    <w:rsid w:val="00C85C34"/>
    <w:rsid w:val="00C8697B"/>
    <w:rsid w:val="00C90584"/>
    <w:rsid w:val="00C94259"/>
    <w:rsid w:val="00CA0868"/>
    <w:rsid w:val="00CA287E"/>
    <w:rsid w:val="00CA2950"/>
    <w:rsid w:val="00CA32DA"/>
    <w:rsid w:val="00CA3436"/>
    <w:rsid w:val="00CA5A8A"/>
    <w:rsid w:val="00CA634A"/>
    <w:rsid w:val="00CA6390"/>
    <w:rsid w:val="00CA644D"/>
    <w:rsid w:val="00CA6B86"/>
    <w:rsid w:val="00CA77C4"/>
    <w:rsid w:val="00CB19AE"/>
    <w:rsid w:val="00CB1C10"/>
    <w:rsid w:val="00CB1EAC"/>
    <w:rsid w:val="00CB4A21"/>
    <w:rsid w:val="00CB7B31"/>
    <w:rsid w:val="00CC0046"/>
    <w:rsid w:val="00CC0329"/>
    <w:rsid w:val="00CC04A3"/>
    <w:rsid w:val="00CC20AE"/>
    <w:rsid w:val="00CC5B30"/>
    <w:rsid w:val="00CC5B69"/>
    <w:rsid w:val="00CD123F"/>
    <w:rsid w:val="00CD2924"/>
    <w:rsid w:val="00CD4A06"/>
    <w:rsid w:val="00CD642F"/>
    <w:rsid w:val="00CD69B6"/>
    <w:rsid w:val="00CD75CA"/>
    <w:rsid w:val="00CD7DB1"/>
    <w:rsid w:val="00CE08DC"/>
    <w:rsid w:val="00CE1FFF"/>
    <w:rsid w:val="00CE26B8"/>
    <w:rsid w:val="00CE331B"/>
    <w:rsid w:val="00CE3A24"/>
    <w:rsid w:val="00CE5A20"/>
    <w:rsid w:val="00CE6D1C"/>
    <w:rsid w:val="00CE76E1"/>
    <w:rsid w:val="00CF0969"/>
    <w:rsid w:val="00CF2E7F"/>
    <w:rsid w:val="00CF356C"/>
    <w:rsid w:val="00CF3F55"/>
    <w:rsid w:val="00CF458B"/>
    <w:rsid w:val="00CF468B"/>
    <w:rsid w:val="00CF493B"/>
    <w:rsid w:val="00CF6B04"/>
    <w:rsid w:val="00D00A6E"/>
    <w:rsid w:val="00D01799"/>
    <w:rsid w:val="00D01F08"/>
    <w:rsid w:val="00D02705"/>
    <w:rsid w:val="00D05775"/>
    <w:rsid w:val="00D067BB"/>
    <w:rsid w:val="00D07695"/>
    <w:rsid w:val="00D109C8"/>
    <w:rsid w:val="00D112DA"/>
    <w:rsid w:val="00D11711"/>
    <w:rsid w:val="00D126C6"/>
    <w:rsid w:val="00D13DAB"/>
    <w:rsid w:val="00D1496A"/>
    <w:rsid w:val="00D14D81"/>
    <w:rsid w:val="00D169DA"/>
    <w:rsid w:val="00D16D12"/>
    <w:rsid w:val="00D16F07"/>
    <w:rsid w:val="00D170DC"/>
    <w:rsid w:val="00D20007"/>
    <w:rsid w:val="00D2081E"/>
    <w:rsid w:val="00D21616"/>
    <w:rsid w:val="00D22117"/>
    <w:rsid w:val="00D22239"/>
    <w:rsid w:val="00D225C3"/>
    <w:rsid w:val="00D22819"/>
    <w:rsid w:val="00D22CB8"/>
    <w:rsid w:val="00D260EB"/>
    <w:rsid w:val="00D266EE"/>
    <w:rsid w:val="00D26AEE"/>
    <w:rsid w:val="00D30404"/>
    <w:rsid w:val="00D30B6F"/>
    <w:rsid w:val="00D3117F"/>
    <w:rsid w:val="00D31959"/>
    <w:rsid w:val="00D322D4"/>
    <w:rsid w:val="00D32933"/>
    <w:rsid w:val="00D32E2F"/>
    <w:rsid w:val="00D330B7"/>
    <w:rsid w:val="00D33C58"/>
    <w:rsid w:val="00D35B29"/>
    <w:rsid w:val="00D375E4"/>
    <w:rsid w:val="00D411CE"/>
    <w:rsid w:val="00D41BD7"/>
    <w:rsid w:val="00D41CA9"/>
    <w:rsid w:val="00D42748"/>
    <w:rsid w:val="00D42CFA"/>
    <w:rsid w:val="00D45632"/>
    <w:rsid w:val="00D45A7D"/>
    <w:rsid w:val="00D516EF"/>
    <w:rsid w:val="00D557DB"/>
    <w:rsid w:val="00D55A5F"/>
    <w:rsid w:val="00D567E8"/>
    <w:rsid w:val="00D62E93"/>
    <w:rsid w:val="00D63D97"/>
    <w:rsid w:val="00D63F2F"/>
    <w:rsid w:val="00D644F2"/>
    <w:rsid w:val="00D6476D"/>
    <w:rsid w:val="00D64C91"/>
    <w:rsid w:val="00D64FA6"/>
    <w:rsid w:val="00D66982"/>
    <w:rsid w:val="00D678D9"/>
    <w:rsid w:val="00D708D2"/>
    <w:rsid w:val="00D71E01"/>
    <w:rsid w:val="00D7237A"/>
    <w:rsid w:val="00D72630"/>
    <w:rsid w:val="00D73C9E"/>
    <w:rsid w:val="00D770C1"/>
    <w:rsid w:val="00D7739E"/>
    <w:rsid w:val="00D80D7B"/>
    <w:rsid w:val="00D810C4"/>
    <w:rsid w:val="00D823C5"/>
    <w:rsid w:val="00D83D9B"/>
    <w:rsid w:val="00D8597D"/>
    <w:rsid w:val="00D85E29"/>
    <w:rsid w:val="00D86C15"/>
    <w:rsid w:val="00D87947"/>
    <w:rsid w:val="00D90062"/>
    <w:rsid w:val="00D91F91"/>
    <w:rsid w:val="00D925C9"/>
    <w:rsid w:val="00D94636"/>
    <w:rsid w:val="00D95177"/>
    <w:rsid w:val="00D958A7"/>
    <w:rsid w:val="00D96A3C"/>
    <w:rsid w:val="00D96EDC"/>
    <w:rsid w:val="00DA1001"/>
    <w:rsid w:val="00DA16FC"/>
    <w:rsid w:val="00DA5024"/>
    <w:rsid w:val="00DA50FA"/>
    <w:rsid w:val="00DA63E7"/>
    <w:rsid w:val="00DB1A05"/>
    <w:rsid w:val="00DB1F8E"/>
    <w:rsid w:val="00DB2053"/>
    <w:rsid w:val="00DB21E1"/>
    <w:rsid w:val="00DB4414"/>
    <w:rsid w:val="00DB4737"/>
    <w:rsid w:val="00DB7340"/>
    <w:rsid w:val="00DC1F59"/>
    <w:rsid w:val="00DC2809"/>
    <w:rsid w:val="00DC3711"/>
    <w:rsid w:val="00DC4AE4"/>
    <w:rsid w:val="00DC4B2D"/>
    <w:rsid w:val="00DC5BDB"/>
    <w:rsid w:val="00DD029C"/>
    <w:rsid w:val="00DD0E37"/>
    <w:rsid w:val="00DD31D1"/>
    <w:rsid w:val="00DD32E9"/>
    <w:rsid w:val="00DD59AE"/>
    <w:rsid w:val="00DD5BEF"/>
    <w:rsid w:val="00DD5DC6"/>
    <w:rsid w:val="00DD68EF"/>
    <w:rsid w:val="00DE1F29"/>
    <w:rsid w:val="00DE59D1"/>
    <w:rsid w:val="00DE698B"/>
    <w:rsid w:val="00DE6BE9"/>
    <w:rsid w:val="00DE75E8"/>
    <w:rsid w:val="00DF0C77"/>
    <w:rsid w:val="00DF1218"/>
    <w:rsid w:val="00DF19C6"/>
    <w:rsid w:val="00DF28E4"/>
    <w:rsid w:val="00DF4B31"/>
    <w:rsid w:val="00DF4C7D"/>
    <w:rsid w:val="00DF4F93"/>
    <w:rsid w:val="00DF5EC4"/>
    <w:rsid w:val="00DF60DF"/>
    <w:rsid w:val="00DF7617"/>
    <w:rsid w:val="00E0262E"/>
    <w:rsid w:val="00E029F4"/>
    <w:rsid w:val="00E02EC8"/>
    <w:rsid w:val="00E03C27"/>
    <w:rsid w:val="00E03F5A"/>
    <w:rsid w:val="00E041B2"/>
    <w:rsid w:val="00E061DE"/>
    <w:rsid w:val="00E0663F"/>
    <w:rsid w:val="00E1186D"/>
    <w:rsid w:val="00E11F46"/>
    <w:rsid w:val="00E14D22"/>
    <w:rsid w:val="00E166EC"/>
    <w:rsid w:val="00E21EF5"/>
    <w:rsid w:val="00E23950"/>
    <w:rsid w:val="00E248AA"/>
    <w:rsid w:val="00E2665B"/>
    <w:rsid w:val="00E26669"/>
    <w:rsid w:val="00E27737"/>
    <w:rsid w:val="00E27B4B"/>
    <w:rsid w:val="00E27C9B"/>
    <w:rsid w:val="00E3274A"/>
    <w:rsid w:val="00E32909"/>
    <w:rsid w:val="00E32D22"/>
    <w:rsid w:val="00E36638"/>
    <w:rsid w:val="00E40B49"/>
    <w:rsid w:val="00E41234"/>
    <w:rsid w:val="00E42B3D"/>
    <w:rsid w:val="00E42FBC"/>
    <w:rsid w:val="00E467CD"/>
    <w:rsid w:val="00E467E0"/>
    <w:rsid w:val="00E55E7B"/>
    <w:rsid w:val="00E56184"/>
    <w:rsid w:val="00E57702"/>
    <w:rsid w:val="00E62024"/>
    <w:rsid w:val="00E62116"/>
    <w:rsid w:val="00E62E12"/>
    <w:rsid w:val="00E62E43"/>
    <w:rsid w:val="00E63203"/>
    <w:rsid w:val="00E65DA7"/>
    <w:rsid w:val="00E665F6"/>
    <w:rsid w:val="00E7050D"/>
    <w:rsid w:val="00E708C0"/>
    <w:rsid w:val="00E73D16"/>
    <w:rsid w:val="00E73F33"/>
    <w:rsid w:val="00E74D51"/>
    <w:rsid w:val="00E75154"/>
    <w:rsid w:val="00E75919"/>
    <w:rsid w:val="00E75B88"/>
    <w:rsid w:val="00E769A2"/>
    <w:rsid w:val="00E76B81"/>
    <w:rsid w:val="00E77CEF"/>
    <w:rsid w:val="00E8263F"/>
    <w:rsid w:val="00E8299D"/>
    <w:rsid w:val="00E84367"/>
    <w:rsid w:val="00E855AD"/>
    <w:rsid w:val="00E86573"/>
    <w:rsid w:val="00E86BC7"/>
    <w:rsid w:val="00E93E88"/>
    <w:rsid w:val="00E96C25"/>
    <w:rsid w:val="00E97A2C"/>
    <w:rsid w:val="00E97C4A"/>
    <w:rsid w:val="00E97CBE"/>
    <w:rsid w:val="00EA01F7"/>
    <w:rsid w:val="00EA2669"/>
    <w:rsid w:val="00EA2A33"/>
    <w:rsid w:val="00EA4AE7"/>
    <w:rsid w:val="00EA62C0"/>
    <w:rsid w:val="00EA688B"/>
    <w:rsid w:val="00EB11B6"/>
    <w:rsid w:val="00EB1FBE"/>
    <w:rsid w:val="00EB3B00"/>
    <w:rsid w:val="00EB3C42"/>
    <w:rsid w:val="00EB41B3"/>
    <w:rsid w:val="00EB5A46"/>
    <w:rsid w:val="00EB7488"/>
    <w:rsid w:val="00EB7A14"/>
    <w:rsid w:val="00EC1B16"/>
    <w:rsid w:val="00EC2ADF"/>
    <w:rsid w:val="00EC2DD1"/>
    <w:rsid w:val="00EC307A"/>
    <w:rsid w:val="00EC60C1"/>
    <w:rsid w:val="00EC7602"/>
    <w:rsid w:val="00ED2AE5"/>
    <w:rsid w:val="00ED6110"/>
    <w:rsid w:val="00ED6195"/>
    <w:rsid w:val="00EE32BF"/>
    <w:rsid w:val="00EE3764"/>
    <w:rsid w:val="00EE52D4"/>
    <w:rsid w:val="00EE7A3F"/>
    <w:rsid w:val="00EF3803"/>
    <w:rsid w:val="00EF4412"/>
    <w:rsid w:val="00EF4426"/>
    <w:rsid w:val="00F000AF"/>
    <w:rsid w:val="00F00906"/>
    <w:rsid w:val="00F01144"/>
    <w:rsid w:val="00F03DA7"/>
    <w:rsid w:val="00F04CEE"/>
    <w:rsid w:val="00F06A7F"/>
    <w:rsid w:val="00F074F4"/>
    <w:rsid w:val="00F10835"/>
    <w:rsid w:val="00F11899"/>
    <w:rsid w:val="00F120E2"/>
    <w:rsid w:val="00F12565"/>
    <w:rsid w:val="00F13A8A"/>
    <w:rsid w:val="00F14EB7"/>
    <w:rsid w:val="00F15FD3"/>
    <w:rsid w:val="00F16F53"/>
    <w:rsid w:val="00F16FCE"/>
    <w:rsid w:val="00F1750E"/>
    <w:rsid w:val="00F17E9E"/>
    <w:rsid w:val="00F20465"/>
    <w:rsid w:val="00F21AF8"/>
    <w:rsid w:val="00F22FF1"/>
    <w:rsid w:val="00F2490E"/>
    <w:rsid w:val="00F273FB"/>
    <w:rsid w:val="00F30509"/>
    <w:rsid w:val="00F30A83"/>
    <w:rsid w:val="00F3196C"/>
    <w:rsid w:val="00F31C0C"/>
    <w:rsid w:val="00F3202E"/>
    <w:rsid w:val="00F33D27"/>
    <w:rsid w:val="00F34F6F"/>
    <w:rsid w:val="00F35E22"/>
    <w:rsid w:val="00F36A71"/>
    <w:rsid w:val="00F40F91"/>
    <w:rsid w:val="00F41164"/>
    <w:rsid w:val="00F418F2"/>
    <w:rsid w:val="00F43D8C"/>
    <w:rsid w:val="00F4612D"/>
    <w:rsid w:val="00F4623D"/>
    <w:rsid w:val="00F46C08"/>
    <w:rsid w:val="00F474DF"/>
    <w:rsid w:val="00F50F97"/>
    <w:rsid w:val="00F53CCC"/>
    <w:rsid w:val="00F54337"/>
    <w:rsid w:val="00F548A1"/>
    <w:rsid w:val="00F56BA6"/>
    <w:rsid w:val="00F56EB3"/>
    <w:rsid w:val="00F60DFF"/>
    <w:rsid w:val="00F61B15"/>
    <w:rsid w:val="00F61E8F"/>
    <w:rsid w:val="00F629C8"/>
    <w:rsid w:val="00F62C65"/>
    <w:rsid w:val="00F6475A"/>
    <w:rsid w:val="00F65E03"/>
    <w:rsid w:val="00F670F8"/>
    <w:rsid w:val="00F67D05"/>
    <w:rsid w:val="00F67DCF"/>
    <w:rsid w:val="00F70756"/>
    <w:rsid w:val="00F71CF8"/>
    <w:rsid w:val="00F72B25"/>
    <w:rsid w:val="00F73454"/>
    <w:rsid w:val="00F734BF"/>
    <w:rsid w:val="00F74133"/>
    <w:rsid w:val="00F80B07"/>
    <w:rsid w:val="00F83AF3"/>
    <w:rsid w:val="00F84DAD"/>
    <w:rsid w:val="00F86CC3"/>
    <w:rsid w:val="00F87003"/>
    <w:rsid w:val="00F8742A"/>
    <w:rsid w:val="00F8757A"/>
    <w:rsid w:val="00F87C43"/>
    <w:rsid w:val="00F90478"/>
    <w:rsid w:val="00F91F49"/>
    <w:rsid w:val="00F92285"/>
    <w:rsid w:val="00F92CE3"/>
    <w:rsid w:val="00F93642"/>
    <w:rsid w:val="00F93B2E"/>
    <w:rsid w:val="00F94BAA"/>
    <w:rsid w:val="00F94F76"/>
    <w:rsid w:val="00F956F0"/>
    <w:rsid w:val="00F9684D"/>
    <w:rsid w:val="00F97CD2"/>
    <w:rsid w:val="00FA0594"/>
    <w:rsid w:val="00FA2D82"/>
    <w:rsid w:val="00FA7A25"/>
    <w:rsid w:val="00FB05AF"/>
    <w:rsid w:val="00FB0797"/>
    <w:rsid w:val="00FB0844"/>
    <w:rsid w:val="00FB2EE0"/>
    <w:rsid w:val="00FB2F8C"/>
    <w:rsid w:val="00FB485D"/>
    <w:rsid w:val="00FB48AB"/>
    <w:rsid w:val="00FB61C1"/>
    <w:rsid w:val="00FB660C"/>
    <w:rsid w:val="00FC3500"/>
    <w:rsid w:val="00FC3CBC"/>
    <w:rsid w:val="00FC4137"/>
    <w:rsid w:val="00FC61FE"/>
    <w:rsid w:val="00FD0C9B"/>
    <w:rsid w:val="00FD16B5"/>
    <w:rsid w:val="00FD22DF"/>
    <w:rsid w:val="00FD331A"/>
    <w:rsid w:val="00FD48A1"/>
    <w:rsid w:val="00FD52EF"/>
    <w:rsid w:val="00FD55D6"/>
    <w:rsid w:val="00FE13FE"/>
    <w:rsid w:val="00FE2393"/>
    <w:rsid w:val="00FE3725"/>
    <w:rsid w:val="00FE4C3A"/>
    <w:rsid w:val="00FE5C49"/>
    <w:rsid w:val="00FE7041"/>
    <w:rsid w:val="00FE7A84"/>
    <w:rsid w:val="00FF0FCA"/>
    <w:rsid w:val="00FF13F2"/>
    <w:rsid w:val="00FF18B2"/>
    <w:rsid w:val="00FF5A71"/>
    <w:rsid w:val="00FF739F"/>
    <w:rsid w:val="00FF7D7B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769A2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C5DA1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07F92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qFormat/>
    <w:rsid w:val="00107F92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02226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0E4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0E4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C5DA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C5DA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C5DA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0E4E"/>
    <w:rPr>
      <w:rFonts w:ascii="Futura Bk" w:hAnsi="Futura Bk" w:cs="Arial"/>
      <w:color w:val="0090C8"/>
      <w:sz w:val="24"/>
      <w:szCs w:val="24"/>
    </w:rPr>
  </w:style>
  <w:style w:type="paragraph" w:customStyle="1" w:styleId="INStep">
    <w:name w:val="IN Step"/>
    <w:qFormat/>
    <w:rsid w:val="00A42E31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C2131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81C6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54A6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54A6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54A6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54A6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81C6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C05ED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C6D56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C6D56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7731EC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qFormat/>
    <w:rsid w:val="00910E4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C6D56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0E4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0E4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C2131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D3E37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D3E37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87A90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NotesTextChar">
    <w:name w:val="Notes Text Char"/>
    <w:basedOn w:val="a1"/>
    <w:link w:val="NotesText"/>
    <w:rsid w:val="00A87A90"/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BE2E97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semiHidden/>
    <w:rsid w:val="00910E4E"/>
    <w:pPr>
      <w:ind w:left="1260"/>
    </w:pPr>
  </w:style>
  <w:style w:type="paragraph" w:styleId="50">
    <w:name w:val="toc 5"/>
    <w:basedOn w:val="a0"/>
    <w:next w:val="a0"/>
    <w:autoRedefine/>
    <w:semiHidden/>
    <w:rsid w:val="00910E4E"/>
    <w:pPr>
      <w:ind w:left="1680"/>
    </w:pPr>
  </w:style>
  <w:style w:type="paragraph" w:styleId="60">
    <w:name w:val="toc 6"/>
    <w:basedOn w:val="a0"/>
    <w:next w:val="a0"/>
    <w:autoRedefine/>
    <w:semiHidden/>
    <w:rsid w:val="00910E4E"/>
    <w:pPr>
      <w:ind w:left="2100"/>
    </w:pPr>
  </w:style>
  <w:style w:type="paragraph" w:styleId="70">
    <w:name w:val="toc 7"/>
    <w:basedOn w:val="a0"/>
    <w:next w:val="a0"/>
    <w:autoRedefine/>
    <w:semiHidden/>
    <w:rsid w:val="00910E4E"/>
    <w:pPr>
      <w:ind w:left="2520"/>
    </w:pPr>
  </w:style>
  <w:style w:type="paragraph" w:styleId="80">
    <w:name w:val="toc 8"/>
    <w:basedOn w:val="a0"/>
    <w:next w:val="a0"/>
    <w:autoRedefine/>
    <w:semiHidden/>
    <w:rsid w:val="00910E4E"/>
    <w:pPr>
      <w:ind w:left="2940"/>
    </w:pPr>
  </w:style>
  <w:style w:type="paragraph" w:styleId="90">
    <w:name w:val="toc 9"/>
    <w:basedOn w:val="a0"/>
    <w:next w:val="a0"/>
    <w:autoRedefine/>
    <w:semiHidden/>
    <w:rsid w:val="00910E4E"/>
    <w:pPr>
      <w:ind w:left="3360"/>
    </w:pPr>
  </w:style>
  <w:style w:type="paragraph" w:styleId="a8">
    <w:name w:val="Document Map"/>
    <w:basedOn w:val="a0"/>
    <w:semiHidden/>
    <w:rsid w:val="00910E4E"/>
    <w:pPr>
      <w:shd w:val="clear" w:color="auto" w:fill="000080"/>
    </w:pPr>
  </w:style>
  <w:style w:type="paragraph" w:styleId="a9">
    <w:name w:val="table of figures"/>
    <w:basedOn w:val="a0"/>
    <w:next w:val="a0"/>
    <w:uiPriority w:val="99"/>
    <w:semiHidden/>
    <w:rsid w:val="00910E4E"/>
    <w:pPr>
      <w:ind w:left="840" w:hanging="420"/>
    </w:pPr>
  </w:style>
  <w:style w:type="paragraph" w:customStyle="1" w:styleId="Figure">
    <w:name w:val="Figure"/>
    <w:next w:val="a0"/>
    <w:link w:val="FigureChar"/>
    <w:qFormat/>
    <w:rsid w:val="001C6D56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C6D56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910E4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BE2E97"/>
    <w:rPr>
      <w:rFonts w:ascii="Courier New" w:hAnsi="Courier New" w:cs="Courier New"/>
      <w:sz w:val="17"/>
      <w:szCs w:val="17"/>
    </w:rPr>
  </w:style>
  <w:style w:type="character" w:styleId="aa">
    <w:name w:val="Hyperlink"/>
    <w:basedOn w:val="a1"/>
    <w:uiPriority w:val="99"/>
    <w:qFormat/>
    <w:rsid w:val="00D64C91"/>
    <w:rPr>
      <w:color w:val="0000FF"/>
      <w:u w:val="single"/>
    </w:rPr>
  </w:style>
  <w:style w:type="character" w:styleId="ab">
    <w:name w:val="annotation reference"/>
    <w:basedOn w:val="a1"/>
    <w:semiHidden/>
    <w:rsid w:val="00910E4E"/>
    <w:rPr>
      <w:sz w:val="21"/>
      <w:szCs w:val="21"/>
    </w:rPr>
  </w:style>
  <w:style w:type="paragraph" w:styleId="ac">
    <w:name w:val="annotation text"/>
    <w:basedOn w:val="a0"/>
    <w:link w:val="Char"/>
    <w:semiHidden/>
    <w:rsid w:val="00910E4E"/>
    <w:pPr>
      <w:jc w:val="left"/>
    </w:pPr>
  </w:style>
  <w:style w:type="paragraph" w:styleId="ad">
    <w:name w:val="annotation subject"/>
    <w:basedOn w:val="ac"/>
    <w:next w:val="ac"/>
    <w:semiHidden/>
    <w:rsid w:val="00910E4E"/>
    <w:rPr>
      <w:b/>
      <w:bCs/>
    </w:rPr>
  </w:style>
  <w:style w:type="paragraph" w:styleId="ae">
    <w:name w:val="Balloon Text"/>
    <w:basedOn w:val="a0"/>
    <w:semiHidden/>
    <w:rsid w:val="00910E4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910E4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9154A6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f">
    <w:name w:val="FollowedHyperlink"/>
    <w:basedOn w:val="a1"/>
    <w:rsid w:val="00910E4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910E4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910E4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9154A6"/>
    <w:pPr>
      <w:numPr>
        <w:ilvl w:val="4"/>
        <w:numId w:val="2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BE2E97"/>
    <w:pPr>
      <w:numPr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D7739E"/>
    <w:pPr>
      <w:numPr>
        <w:ilvl w:val="1"/>
        <w:numId w:val="4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BE2E97"/>
    <w:pPr>
      <w:numPr>
        <w:numId w:val="2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BE2E97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910E4E"/>
    <w:pPr>
      <w:numPr>
        <w:ilvl w:val="1"/>
      </w:numPr>
    </w:pPr>
  </w:style>
  <w:style w:type="paragraph" w:customStyle="1" w:styleId="ItemIndent1">
    <w:name w:val="Item Indent_1"/>
    <w:basedOn w:val="a0"/>
    <w:qFormat/>
    <w:rsid w:val="00B57622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9C05ED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75C9A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910E4E"/>
    <w:pPr>
      <w:numPr>
        <w:ilvl w:val="2"/>
      </w:numPr>
    </w:pPr>
  </w:style>
  <w:style w:type="paragraph" w:customStyle="1" w:styleId="ItemIndent3">
    <w:name w:val="Item Indent_3"/>
    <w:basedOn w:val="a0"/>
    <w:semiHidden/>
    <w:rsid w:val="00910E4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9154A6"/>
    <w:pPr>
      <w:numPr>
        <w:ilvl w:val="3"/>
        <w:numId w:val="2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9154A6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C6D56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C6D56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C2131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910E4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customStyle="1" w:styleId="NotesTextinTable">
    <w:name w:val="Notes Text in Table"/>
    <w:qFormat/>
    <w:rsid w:val="009154A6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9154A6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0">
    <w:name w:val="图样式"/>
    <w:basedOn w:val="a0"/>
    <w:semiHidden/>
    <w:rsid w:val="00910E4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9154A6"/>
    <w:pPr>
      <w:numPr>
        <w:ilvl w:val="5"/>
        <w:numId w:val="2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af1">
    <w:name w:val="封面文档标题"/>
    <w:basedOn w:val="a0"/>
    <w:rsid w:val="00BE2E97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2">
    <w:name w:val="封面公司名称"/>
    <w:basedOn w:val="a0"/>
    <w:semiHidden/>
    <w:rsid w:val="00AC5DA1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3">
    <w:name w:val="修订记录"/>
    <w:basedOn w:val="a0"/>
    <w:rsid w:val="00AC5DA1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character" w:customStyle="1" w:styleId="Char0">
    <w:name w:val="编写建议 Char"/>
    <w:basedOn w:val="a1"/>
    <w:link w:val="af4"/>
    <w:rsid w:val="00AC5DA1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0"/>
    <w:rsid w:val="00AC5DA1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af5">
    <w:name w:val="文档标题"/>
    <w:basedOn w:val="a0"/>
    <w:semiHidden/>
    <w:rsid w:val="00AC5DA1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TerminalDisplayIndent1">
    <w:name w:val="Terminal Display Indent_1"/>
    <w:basedOn w:val="TerminalDisplay"/>
    <w:rsid w:val="00F30A83"/>
    <w:pPr>
      <w:ind w:left="1134"/>
    </w:pPr>
  </w:style>
  <w:style w:type="paragraph" w:customStyle="1" w:styleId="TerminalDisplayIndent2">
    <w:name w:val="Terminal Display Indent_2"/>
    <w:basedOn w:val="TerminalDisplay"/>
    <w:rsid w:val="00F30A83"/>
    <w:pPr>
      <w:ind w:left="1418"/>
    </w:pPr>
  </w:style>
  <w:style w:type="paragraph" w:customStyle="1" w:styleId="af6">
    <w:name w:val="摘要"/>
    <w:basedOn w:val="a0"/>
    <w:rsid w:val="0084109D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character" w:customStyle="1" w:styleId="7Char">
    <w:name w:val="标题 7 Char"/>
    <w:basedOn w:val="a1"/>
    <w:link w:val="7"/>
    <w:semiHidden/>
    <w:rsid w:val="00AC5DA1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C5DA1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C5DA1"/>
    <w:rPr>
      <w:rFonts w:asciiTheme="majorHAnsi" w:eastAsiaTheme="majorEastAsia" w:hAnsiTheme="majorHAnsi" w:cstheme="majorBidi"/>
      <w:kern w:val="2"/>
      <w:sz w:val="21"/>
      <w:szCs w:val="21"/>
    </w:rPr>
  </w:style>
  <w:style w:type="numbering" w:styleId="a">
    <w:name w:val="Outline List 3"/>
    <w:basedOn w:val="a3"/>
    <w:rsid w:val="00AC5DA1"/>
    <w:pPr>
      <w:numPr>
        <w:numId w:val="5"/>
      </w:numPr>
    </w:pPr>
  </w:style>
  <w:style w:type="numbering" w:styleId="111111">
    <w:name w:val="Outline List 1"/>
    <w:basedOn w:val="a3"/>
    <w:rsid w:val="00AC5DA1"/>
    <w:pPr>
      <w:numPr>
        <w:numId w:val="6"/>
      </w:numPr>
    </w:pPr>
  </w:style>
  <w:style w:type="character" w:customStyle="1" w:styleId="Char">
    <w:name w:val="批注文字 Char"/>
    <w:basedOn w:val="a1"/>
    <w:link w:val="ac"/>
    <w:semiHidden/>
    <w:rsid w:val="00663956"/>
    <w:rPr>
      <w:rFonts w:ascii="Arial" w:hAnsi="Arial" w:cs="Arial"/>
      <w:kern w:val="2"/>
      <w:sz w:val="21"/>
    </w:rPr>
  </w:style>
  <w:style w:type="character" w:customStyle="1" w:styleId="ItemStepChar">
    <w:name w:val="Item Step Char"/>
    <w:basedOn w:val="a1"/>
    <w:link w:val="ItemStep"/>
    <w:rsid w:val="00C30C34"/>
    <w:rPr>
      <w:rFonts w:ascii="Arial" w:hAnsi="Arial"/>
      <w:sz w:val="21"/>
      <w:szCs w:val="24"/>
      <w:lang w:eastAsia="en-US"/>
    </w:rPr>
  </w:style>
  <w:style w:type="character" w:customStyle="1" w:styleId="2Char">
    <w:name w:val="标题 2 Char"/>
    <w:basedOn w:val="a1"/>
    <w:link w:val="2"/>
    <w:rsid w:val="00C30C34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TableDescriptionChar">
    <w:name w:val="Table Description Char"/>
    <w:basedOn w:val="a1"/>
    <w:link w:val="TableDescription"/>
    <w:rsid w:val="00C30C34"/>
    <w:rPr>
      <w:rFonts w:ascii="Arial" w:eastAsia="黑体" w:hAnsi="Arial" w:cs="Arial Narrow"/>
      <w:sz w:val="21"/>
    </w:rPr>
  </w:style>
  <w:style w:type="character" w:customStyle="1" w:styleId="4Char">
    <w:name w:val="标题 4 Char"/>
    <w:basedOn w:val="a1"/>
    <w:link w:val="4"/>
    <w:rsid w:val="00C30C34"/>
    <w:rPr>
      <w:rFonts w:ascii="Arial" w:eastAsia="黑体" w:hAnsi="Arial" w:cs="Arial"/>
      <w:bCs/>
      <w:noProof/>
      <w:color w:val="800000"/>
      <w:sz w:val="21"/>
      <w:szCs w:val="22"/>
    </w:rPr>
  </w:style>
  <w:style w:type="paragraph" w:customStyle="1" w:styleId="Copyright">
    <w:name w:val="Copyright"/>
    <w:rsid w:val="00C30C34"/>
    <w:pPr>
      <w:spacing w:line="240" w:lineRule="exact"/>
    </w:pPr>
    <w:rPr>
      <w:rFonts w:ascii="Arial" w:hAnsi="Arial" w:cs="Arial"/>
      <w:kern w:val="2"/>
      <w:sz w:val="16"/>
      <w:szCs w:val="14"/>
    </w:rPr>
  </w:style>
  <w:style w:type="character" w:customStyle="1" w:styleId="TerminalDisplayChar">
    <w:name w:val="Terminal Display Char"/>
    <w:basedOn w:val="a1"/>
    <w:link w:val="TerminalDisplay"/>
    <w:rsid w:val="00BE2E97"/>
    <w:rPr>
      <w:rFonts w:ascii="Courier New" w:hAnsi="Courier New" w:cs="Courier New"/>
      <w:sz w:val="17"/>
      <w:szCs w:val="17"/>
    </w:rPr>
  </w:style>
  <w:style w:type="character" w:customStyle="1" w:styleId="FigureDescriptionChar">
    <w:name w:val="Figure Description Char"/>
    <w:basedOn w:val="a1"/>
    <w:link w:val="FigureDescription"/>
    <w:rsid w:val="00C30C34"/>
    <w:rPr>
      <w:rFonts w:ascii="Arial" w:eastAsia="黑体" w:hAnsi="Arial" w:cs="Arial Narrow"/>
      <w:sz w:val="21"/>
    </w:rPr>
  </w:style>
  <w:style w:type="table" w:styleId="af7">
    <w:name w:val="Table Elegant"/>
    <w:basedOn w:val="a2"/>
    <w:rsid w:val="0026114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List Paragraph"/>
    <w:basedOn w:val="a0"/>
    <w:uiPriority w:val="34"/>
    <w:semiHidden/>
    <w:rsid w:val="0060110A"/>
    <w:pPr>
      <w:ind w:firstLineChars="200" w:firstLine="420"/>
    </w:pPr>
  </w:style>
  <w:style w:type="paragraph" w:customStyle="1" w:styleId="Version">
    <w:name w:val="Version"/>
    <w:basedOn w:val="a0"/>
    <w:link w:val="VersionCharChar"/>
    <w:rsid w:val="004D00E0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4D00E0"/>
    <w:rPr>
      <w:rFonts w:ascii="Futura Bk" w:hAnsi="Futura Bk" w:cs="Arial"/>
      <w:sz w:val="16"/>
      <w:szCs w:val="16"/>
      <w:lang w:eastAsia="en-US"/>
    </w:rPr>
  </w:style>
  <w:style w:type="paragraph" w:customStyle="1" w:styleId="af9">
    <w:name w:val="设置终端显示底纹"/>
    <w:basedOn w:val="TerminalDisplay"/>
    <w:link w:val="Char1"/>
    <w:rsid w:val="00BC7F3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character" w:customStyle="1" w:styleId="Char1">
    <w:name w:val="设置终端显示底纹 Char"/>
    <w:basedOn w:val="TerminalDisplayChar"/>
    <w:link w:val="af9"/>
    <w:rsid w:val="00BC7F3E"/>
    <w:rPr>
      <w:rFonts w:ascii="Courier New" w:hAnsi="Courier New" w:cs="Courier New"/>
      <w:noProof/>
      <w:sz w:val="17"/>
      <w:szCs w:val="17"/>
      <w:shd w:val="clear" w:color="000000" w:fill="auto"/>
    </w:rPr>
  </w:style>
  <w:style w:type="character" w:customStyle="1" w:styleId="BoldText">
    <w:name w:val="Bold Text"/>
    <w:qFormat/>
    <w:rsid w:val="00B906A1"/>
    <w:rPr>
      <w:rFonts w:ascii="Futura Hv" w:hAnsi="Futura Hv"/>
    </w:rPr>
  </w:style>
  <w:style w:type="table" w:customStyle="1" w:styleId="Tablenohead">
    <w:name w:val="Table no head"/>
    <w:basedOn w:val="a2"/>
    <w:uiPriority w:val="99"/>
    <w:qFormat/>
    <w:rsid w:val="00771CCC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afa">
    <w:name w:val="Revision"/>
    <w:hidden/>
    <w:uiPriority w:val="99"/>
    <w:semiHidden/>
    <w:rsid w:val="006A4A78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D45632"/>
    <w:pPr>
      <w:widowControl w:val="0"/>
      <w:jc w:val="left"/>
    </w:pPr>
  </w:style>
  <w:style w:type="table" w:styleId="31">
    <w:name w:val="Table Colorful 3"/>
    <w:basedOn w:val="a2"/>
    <w:rsid w:val="00771CCC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pacer">
    <w:name w:val="Spacer"/>
    <w:next w:val="a0"/>
    <w:link w:val="SpacerChar"/>
    <w:rsid w:val="00841894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841894"/>
    <w:rPr>
      <w:rFonts w:ascii="Futura Bk" w:hAnsi="Futura Bk" w:cs="Futura Bk"/>
      <w:color w:val="000000"/>
      <w:sz w:val="12"/>
      <w:szCs w:val="12"/>
      <w:lang w:eastAsia="en-US"/>
    </w:rPr>
  </w:style>
  <w:style w:type="character" w:styleId="afb">
    <w:name w:val="Strong"/>
    <w:basedOn w:val="a1"/>
    <w:uiPriority w:val="22"/>
    <w:qFormat/>
    <w:rsid w:val="005F724B"/>
    <w:rPr>
      <w:b/>
      <w:bCs/>
    </w:rPr>
  </w:style>
  <w:style w:type="paragraph" w:styleId="afc">
    <w:name w:val="Normal (Web)"/>
    <w:basedOn w:val="a0"/>
    <w:uiPriority w:val="99"/>
    <w:unhideWhenUsed/>
    <w:rsid w:val="003622F6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temstep0">
    <w:name w:val="Item step"/>
    <w:qFormat/>
    <w:rsid w:val="0046212E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Itemstep20">
    <w:name w:val="Item step_2"/>
    <w:qFormat/>
    <w:rsid w:val="0046212E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8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2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0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2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2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9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4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9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09350\Desktop\&#21578;&#35686;&#20449;&#24687;&#21442;&#32771;&#27169;&#26495;-V1.1-&#36890;&#29992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7DF1B-AF7B-4B92-9C9B-D9E14BA9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告警信息参考模板-V1.1-通用.dotx</Template>
  <TotalTime>21</TotalTime>
  <Pages>2</Pages>
  <Words>261</Words>
  <Characters>660</Characters>
  <Application>Microsoft Office Word</Application>
  <DocSecurity>0</DocSecurity>
  <Lines>5</Lines>
  <Paragraphs>1</Paragraphs>
  <ScaleCrop>false</ScaleCrop>
  <Company/>
  <LinksUpToDate>false</LinksUpToDate>
  <CharactersWithSpaces>920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tuchanyong 09350</dc:creator>
  <cp:lastModifiedBy>wangmingjun 02263</cp:lastModifiedBy>
  <cp:revision>28</cp:revision>
  <cp:lastPrinted>2010-05-04T10:01:00Z</cp:lastPrinted>
  <dcterms:created xsi:type="dcterms:W3CDTF">2014-09-30T01:19:00Z</dcterms:created>
  <dcterms:modified xsi:type="dcterms:W3CDTF">2014-10-08T02:44:00Z</dcterms:modified>
</cp:coreProperties>
</file>